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827C6A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D304E">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E37AAC">
        <w:rPr>
          <w:rFonts w:cs="Arial"/>
          <w:color w:val="000000"/>
          <w:sz w:val="24"/>
          <w:szCs w:val="24"/>
        </w:rPr>
        <w:t>5189</w:t>
      </w:r>
    </w:p>
    <w:p w14:paraId="2700B07E" w14:textId="4F4180B3" w:rsidR="003175E3" w:rsidRPr="00C51EC1" w:rsidRDefault="001D304E" w:rsidP="003175E3">
      <w:pPr>
        <w:pStyle w:val="Header"/>
        <w:rPr>
          <w:rFonts w:eastAsia="SimSun"/>
          <w:sz w:val="24"/>
          <w:szCs w:val="24"/>
          <w:lang w:eastAsia="zh-CN"/>
        </w:rPr>
      </w:pPr>
      <w:r>
        <w:rPr>
          <w:rFonts w:eastAsia="SimSun"/>
          <w:sz w:val="24"/>
          <w:szCs w:val="24"/>
          <w:lang w:eastAsia="zh-CN"/>
        </w:rPr>
        <w:t>Reno, NV, USA</w:t>
      </w:r>
      <w:r w:rsidR="009C5EB9">
        <w:rPr>
          <w:rFonts w:eastAsia="SimSun"/>
          <w:sz w:val="24"/>
          <w:szCs w:val="24"/>
          <w:lang w:eastAsia="zh-CN"/>
        </w:rPr>
        <w:t xml:space="preserve">, </w:t>
      </w:r>
      <w:r w:rsidR="00804DAC">
        <w:rPr>
          <w:rFonts w:eastAsia="SimSun"/>
          <w:sz w:val="24"/>
          <w:szCs w:val="24"/>
          <w:lang w:eastAsia="zh-CN"/>
        </w:rPr>
        <w:t>1</w:t>
      </w:r>
      <w:r>
        <w:rPr>
          <w:rFonts w:eastAsia="SimSun"/>
          <w:sz w:val="24"/>
          <w:szCs w:val="24"/>
          <w:lang w:eastAsia="zh-CN"/>
        </w:rPr>
        <w:t>8</w:t>
      </w:r>
      <w:r w:rsidR="00804DAC">
        <w:rPr>
          <w:rFonts w:eastAsia="SimSun"/>
          <w:sz w:val="24"/>
          <w:szCs w:val="24"/>
          <w:lang w:eastAsia="zh-CN"/>
        </w:rPr>
        <w:t xml:space="preserve"> – </w:t>
      </w:r>
      <w:r>
        <w:rPr>
          <w:rFonts w:eastAsia="SimSun"/>
          <w:sz w:val="24"/>
          <w:szCs w:val="24"/>
          <w:lang w:eastAsia="zh-CN"/>
        </w:rPr>
        <w:t>22</w:t>
      </w:r>
      <w:r w:rsidR="00804DAC">
        <w:rPr>
          <w:rFonts w:eastAsia="SimSun"/>
          <w:sz w:val="24"/>
          <w:szCs w:val="24"/>
          <w:lang w:eastAsia="zh-CN"/>
        </w:rPr>
        <w:t xml:space="preserve"> </w:t>
      </w:r>
      <w:r>
        <w:rPr>
          <w:rFonts w:eastAsia="SimSun"/>
          <w:sz w:val="24"/>
          <w:szCs w:val="24"/>
          <w:lang w:eastAsia="zh-CN"/>
        </w:rPr>
        <w:t>November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03C699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C5685">
        <w:rPr>
          <w:rFonts w:ascii="Arial" w:hAnsi="Arial"/>
          <w:sz w:val="24"/>
          <w:lang w:val="en-US"/>
        </w:rPr>
        <w:t>9</w:t>
      </w:r>
      <w:bookmarkStart w:id="0" w:name="_GoBack"/>
      <w:bookmarkEnd w:id="0"/>
      <w:r w:rsidR="0027044A">
        <w:rPr>
          <w:rFonts w:ascii="Arial" w:hAnsi="Arial"/>
          <w:sz w:val="24"/>
          <w:lang w:val="en-US"/>
        </w:rPr>
        <w:t>.1.4.11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8C6D69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F3416">
        <w:rPr>
          <w:rFonts w:ascii="Arial" w:hAnsi="Arial"/>
          <w:sz w:val="24"/>
          <w:lang w:val="en-US"/>
        </w:rPr>
        <w:t>On RSSI and channel occupancy measurements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5FCCA10C" w14:textId="735952E6" w:rsidR="00D25C97" w:rsidRDefault="00913818" w:rsidP="00804DAC">
      <w:pPr>
        <w:rPr>
          <w:lang w:val="en-US"/>
        </w:rPr>
      </w:pPr>
      <w:r>
        <w:rPr>
          <w:lang w:val="en-US"/>
        </w:rPr>
        <w:t>RSSI and channel occupancy (CO) measurements are optional UE measurement in NR-U which have been discussed in the last two meetings. In RAN4#92 meeting, the followings were agreed regarding RSSI/CO measurements [1]:</w:t>
      </w:r>
    </w:p>
    <w:p w14:paraId="5AC1F94B" w14:textId="44CE316C" w:rsidR="00913818" w:rsidRDefault="00913818" w:rsidP="00804DAC">
      <w:pPr>
        <w:rPr>
          <w:lang w:val="en-US"/>
        </w:rPr>
      </w:pPr>
      <w:r w:rsidRPr="0074147F">
        <w:rPr>
          <w:noProof/>
          <w:lang w:val="en-US" w:eastAsia="zh-CN"/>
        </w:rPr>
        <mc:AlternateContent>
          <mc:Choice Requires="wps">
            <w:drawing>
              <wp:inline distT="0" distB="0" distL="0" distR="0" wp14:anchorId="3F938844" wp14:editId="7E5BB15A">
                <wp:extent cx="5881420" cy="651053"/>
                <wp:effectExtent l="0" t="0" r="24130" b="158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651053"/>
                        </a:xfrm>
                        <a:prstGeom prst="rect">
                          <a:avLst/>
                        </a:prstGeom>
                        <a:solidFill>
                          <a:srgbClr val="FFFFFF"/>
                        </a:solidFill>
                        <a:ln w="9525">
                          <a:solidFill>
                            <a:srgbClr val="000000"/>
                          </a:solidFill>
                          <a:miter lim="800000"/>
                          <a:headEnd/>
                          <a:tailEnd/>
                        </a:ln>
                      </wps:spPr>
                      <wps:txbx>
                        <w:txbxContent>
                          <w:p w14:paraId="6A9CBF5A" w14:textId="77777777" w:rsidR="00D920EB" w:rsidRPr="00913818" w:rsidRDefault="00D920EB" w:rsidP="00913818">
                            <w:pPr>
                              <w:pStyle w:val="ListParagraph"/>
                              <w:numPr>
                                <w:ilvl w:val="0"/>
                                <w:numId w:val="37"/>
                              </w:numPr>
                              <w:rPr>
                                <w:rFonts w:eastAsia="Batang"/>
                                <w:b/>
                                <w:sz w:val="20"/>
                                <w:szCs w:val="20"/>
                                <w:lang w:eastAsia="zh-CN"/>
                              </w:rPr>
                            </w:pPr>
                            <w:r w:rsidRPr="00913818">
                              <w:rPr>
                                <w:rFonts w:eastAsia="Batang"/>
                                <w:b/>
                                <w:sz w:val="20"/>
                                <w:szCs w:val="20"/>
                                <w:lang w:eastAsia="zh-CN"/>
                              </w:rPr>
                              <w:t>FFS: The resource configuration for RSSI/channel occupancy shall be independent of the SCS used e.g., for data</w:t>
                            </w:r>
                          </w:p>
                          <w:p w14:paraId="1A65D3E9" w14:textId="77777777" w:rsidR="00D920EB" w:rsidRPr="00913818" w:rsidRDefault="00D920EB" w:rsidP="00913818">
                            <w:pPr>
                              <w:pStyle w:val="ListParagraph"/>
                              <w:numPr>
                                <w:ilvl w:val="0"/>
                                <w:numId w:val="37"/>
                              </w:numPr>
                              <w:rPr>
                                <w:rFonts w:eastAsia="Batang"/>
                                <w:b/>
                                <w:sz w:val="20"/>
                                <w:szCs w:val="20"/>
                                <w:lang w:eastAsia="zh-CN"/>
                              </w:rPr>
                            </w:pPr>
                            <w:r w:rsidRPr="00913818">
                              <w:rPr>
                                <w:rFonts w:eastAsia="Batang"/>
                                <w:b/>
                                <w:sz w:val="20"/>
                                <w:szCs w:val="20"/>
                                <w:lang w:eastAsia="zh-CN"/>
                              </w:rPr>
                              <w:t>Both the network and UE need to be aware of the RSSI measured bandwidth</w:t>
                            </w:r>
                          </w:p>
                          <w:p w14:paraId="7B3C1160" w14:textId="77777777" w:rsidR="00D920EB" w:rsidRPr="009C5EB9" w:rsidRDefault="00D920EB" w:rsidP="0091381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3F938844" id="_x0000_t202" coordsize="21600,21600" o:spt="202" path="m,l,21600r21600,l21600,xe">
                <v:stroke joinstyle="miter"/>
                <v:path gradientshapeok="t" o:connecttype="rect"/>
              </v:shapetype>
              <v:shape id="Text Box 1" o:spid="_x0000_s1026" type="#_x0000_t202" style="width:463.1pt;height:5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">
                <v:textbox>
                  <w:txbxContent>
                    <w:p w14:paraId="6A9CBF5A" w14:textId="77777777" w:rsidR="00D920EB" w:rsidRPr="00913818" w:rsidRDefault="00D920EB" w:rsidP="00913818">
                      <w:pPr>
                        <w:pStyle w:val="ListParagraph"/>
                        <w:numPr>
                          <w:ilvl w:val="0"/>
                          <w:numId w:val="37"/>
                        </w:numPr>
                        <w:rPr>
                          <w:rFonts w:eastAsia="Batang"/>
                          <w:b/>
                          <w:sz w:val="20"/>
                          <w:szCs w:val="20"/>
                          <w:lang w:eastAsia="zh-CN"/>
                        </w:rPr>
                      </w:pPr>
                      <w:r w:rsidRPr="00913818">
                        <w:rPr>
                          <w:rFonts w:eastAsia="Batang"/>
                          <w:b/>
                          <w:sz w:val="20"/>
                          <w:szCs w:val="20"/>
                          <w:lang w:eastAsia="zh-CN"/>
                        </w:rPr>
                        <w:t>FFS: The resource configuration for RSSI/channel occupancy shall be independent of the SCS used e.g., for data</w:t>
                      </w:r>
                    </w:p>
                    <w:p w14:paraId="1A65D3E9" w14:textId="77777777" w:rsidR="00D920EB" w:rsidRPr="00913818" w:rsidRDefault="00D920EB" w:rsidP="00913818">
                      <w:pPr>
                        <w:pStyle w:val="ListParagraph"/>
                        <w:numPr>
                          <w:ilvl w:val="0"/>
                          <w:numId w:val="37"/>
                        </w:numPr>
                        <w:rPr>
                          <w:rFonts w:eastAsia="Batang"/>
                          <w:b/>
                          <w:sz w:val="20"/>
                          <w:szCs w:val="20"/>
                          <w:lang w:eastAsia="zh-CN"/>
                        </w:rPr>
                      </w:pPr>
                      <w:r w:rsidRPr="00913818">
                        <w:rPr>
                          <w:rFonts w:eastAsia="Batang"/>
                          <w:b/>
                          <w:sz w:val="20"/>
                          <w:szCs w:val="20"/>
                          <w:lang w:eastAsia="zh-CN"/>
                        </w:rPr>
                        <w:t>Both the network and UE need to be aware of the RSSI measured bandwidth</w:t>
                      </w:r>
                    </w:p>
                    <w:p w14:paraId="7B3C1160" w14:textId="77777777" w:rsidR="00D920EB" w:rsidRPr="009C5EB9" w:rsidRDefault="00D920EB" w:rsidP="00913818">
                      <w:pPr>
                        <w:rPr>
                          <w:rFonts w:eastAsia="Batang"/>
                          <w:b/>
                          <w:lang w:eastAsia="zh-CN"/>
                        </w:rPr>
                      </w:pPr>
                    </w:p>
                  </w:txbxContent>
                </v:textbox>
                <w10:anchorlock/>
              </v:shape>
            </w:pict>
          </mc:Fallback>
        </mc:AlternateContent>
      </w:r>
    </w:p>
    <w:p w14:paraId="354ADD6B" w14:textId="79832D5A" w:rsidR="00913818" w:rsidRDefault="00913818" w:rsidP="00804DAC">
      <w:pPr>
        <w:rPr>
          <w:lang w:val="en-US"/>
        </w:rPr>
      </w:pPr>
      <w:r>
        <w:rPr>
          <w:lang w:val="en-US"/>
        </w:rPr>
        <w:t>In addition, the LS in [2] was agreed on RSSI measurement definition</w:t>
      </w:r>
      <w:r w:rsidR="00773E3B">
        <w:rPr>
          <w:lang w:val="en-US"/>
        </w:rPr>
        <w:t xml:space="preserve"> related to the second bullet above. </w:t>
      </w:r>
      <w:r w:rsidR="00384AFA">
        <w:rPr>
          <w:lang w:val="en-US"/>
        </w:rPr>
        <w:t>In RAN4#92-Bis, the followings were agreed [8]:</w:t>
      </w:r>
    </w:p>
    <w:p w14:paraId="386FD3CD" w14:textId="5411028C" w:rsidR="00384AFA" w:rsidRDefault="00384AFA" w:rsidP="00804DAC">
      <w:pPr>
        <w:rPr>
          <w:lang w:val="en-US"/>
        </w:rPr>
      </w:pPr>
      <w:r w:rsidRPr="0074147F">
        <w:rPr>
          <w:noProof/>
          <w:lang w:val="en-US" w:eastAsia="zh-CN"/>
        </w:rPr>
        <mc:AlternateContent>
          <mc:Choice Requires="wps">
            <w:drawing>
              <wp:inline distT="0" distB="0" distL="0" distR="0" wp14:anchorId="660C5511" wp14:editId="71AE12B8">
                <wp:extent cx="5881420" cy="1343025"/>
                <wp:effectExtent l="0" t="0" r="2413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343025"/>
                        </a:xfrm>
                        <a:prstGeom prst="rect">
                          <a:avLst/>
                        </a:prstGeom>
                        <a:solidFill>
                          <a:srgbClr val="FFFFFF"/>
                        </a:solidFill>
                        <a:ln w="9525">
                          <a:solidFill>
                            <a:srgbClr val="000000"/>
                          </a:solidFill>
                          <a:miter lim="800000"/>
                          <a:headEnd/>
                          <a:tailEnd/>
                        </a:ln>
                      </wps:spPr>
                      <wps:txbx>
                        <w:txbxContent>
                          <w:p w14:paraId="0FB3C003" w14:textId="77777777" w:rsidR="00384AFA" w:rsidRPr="00384AFA" w:rsidRDefault="00384AFA" w:rsidP="00384AFA">
                            <w:pPr>
                              <w:numPr>
                                <w:ilvl w:val="0"/>
                                <w:numId w:val="45"/>
                              </w:numPr>
                              <w:tabs>
                                <w:tab w:val="num" w:pos="720"/>
                              </w:tabs>
                              <w:rPr>
                                <w:rFonts w:eastAsia="Batang"/>
                                <w:b/>
                                <w:lang w:val="en-US" w:eastAsia="zh-CN"/>
                              </w:rPr>
                            </w:pPr>
                            <w:r w:rsidRPr="00384AFA">
                              <w:rPr>
                                <w:rFonts w:eastAsia="Batang"/>
                                <w:b/>
                                <w:lang w:val="en-US" w:eastAsia="zh-CN"/>
                              </w:rPr>
                              <w:t xml:space="preserve">RAN4 to decide the measurement gap patterns applicable for RSSI and channel occupancy measurements and specify the applicability, considering the further progress in other working groups, e.g.,  on RSSI measurement time configuration periodicities </w:t>
                            </w:r>
                          </w:p>
                          <w:p w14:paraId="7DD9E61D" w14:textId="77777777" w:rsidR="00384AFA" w:rsidRPr="00384AFA" w:rsidRDefault="00384AFA" w:rsidP="00384AFA">
                            <w:pPr>
                              <w:numPr>
                                <w:ilvl w:val="0"/>
                                <w:numId w:val="45"/>
                              </w:numPr>
                              <w:tabs>
                                <w:tab w:val="num" w:pos="720"/>
                              </w:tabs>
                              <w:rPr>
                                <w:rFonts w:eastAsia="Batang"/>
                                <w:b/>
                                <w:lang w:val="en-US" w:eastAsia="zh-CN"/>
                              </w:rPr>
                            </w:pPr>
                            <w:r w:rsidRPr="00384AFA">
                              <w:rPr>
                                <w:rFonts w:eastAsia="Batang"/>
                                <w:b/>
                                <w:lang w:val="en-US" w:eastAsia="zh-CN"/>
                              </w:rPr>
                              <w:t>RAN4 to define measurement reporting mapping for RSSI</w:t>
                            </w:r>
                          </w:p>
                          <w:p w14:paraId="2B5DDB20" w14:textId="77777777" w:rsidR="00384AFA" w:rsidRPr="00384AFA" w:rsidRDefault="00384AFA" w:rsidP="00384AFA">
                            <w:pPr>
                              <w:numPr>
                                <w:ilvl w:val="0"/>
                                <w:numId w:val="45"/>
                              </w:numPr>
                              <w:tabs>
                                <w:tab w:val="num" w:pos="720"/>
                              </w:tabs>
                              <w:rPr>
                                <w:rFonts w:eastAsia="Batang"/>
                                <w:b/>
                                <w:lang w:val="en-US" w:eastAsia="zh-CN"/>
                              </w:rPr>
                            </w:pPr>
                            <w:r w:rsidRPr="00384AFA">
                              <w:rPr>
                                <w:rFonts w:eastAsia="Batang"/>
                                <w:b/>
                                <w:lang w:val="en-US" w:eastAsia="zh-CN"/>
                              </w:rPr>
                              <w:t>FFS whether measurement report mapping is needed for channel occupancy, depending on its definition to be decided by other groups</w:t>
                            </w:r>
                          </w:p>
                          <w:p w14:paraId="6872C9EE" w14:textId="77777777" w:rsidR="00384AFA" w:rsidRPr="00384AFA" w:rsidRDefault="00384AFA" w:rsidP="00384AFA">
                            <w:pPr>
                              <w:rPr>
                                <w:rFonts w:eastAsia="Batang"/>
                                <w:b/>
                                <w:sz w:val="18"/>
                                <w:szCs w:val="18"/>
                                <w:lang w:eastAsia="zh-CN"/>
                              </w:rPr>
                            </w:pPr>
                          </w:p>
                        </w:txbxContent>
                      </wps:txbx>
                      <wps:bodyPr rot="0" vert="horz" wrap="square" lIns="91440" tIns="45720" rIns="91440" bIns="45720" anchor="t" anchorCtr="0">
                        <a:noAutofit/>
                      </wps:bodyPr>
                    </wps:wsp>
                  </a:graphicData>
                </a:graphic>
              </wp:inline>
            </w:drawing>
          </mc:Choice>
          <mc:Fallback>
            <w:pict>
              <v:shape w14:anchorId="660C5511" id="Text Box 3" o:spid="_x0000_s1027" type="#_x0000_t202" style="width:463.1pt;height:10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">
                <v:textbox>
                  <w:txbxContent>
                    <w:p w14:paraId="0FB3C003" w14:textId="77777777" w:rsidR="00384AFA" w:rsidRPr="00384AFA" w:rsidRDefault="00384AFA" w:rsidP="00384AFA">
                      <w:pPr>
                        <w:numPr>
                          <w:ilvl w:val="0"/>
                          <w:numId w:val="45"/>
                        </w:numPr>
                        <w:tabs>
                          <w:tab w:val="num" w:pos="720"/>
                        </w:tabs>
                        <w:rPr>
                          <w:rFonts w:eastAsia="Batang"/>
                          <w:b/>
                          <w:lang w:val="en-US" w:eastAsia="zh-CN"/>
                        </w:rPr>
                      </w:pPr>
                      <w:r w:rsidRPr="00384AFA">
                        <w:rPr>
                          <w:rFonts w:eastAsia="Batang"/>
                          <w:b/>
                          <w:lang w:val="en-US" w:eastAsia="zh-CN"/>
                        </w:rPr>
                        <w:t>RAN4 to decide the measurement gap patterns applicable for RSSI and channel occupancy measurements and specify the applicability, considering the further progress in other working groups, e.g.</w:t>
                      </w:r>
                      <w:proofErr w:type="gramStart"/>
                      <w:r w:rsidRPr="00384AFA">
                        <w:rPr>
                          <w:rFonts w:eastAsia="Batang"/>
                          <w:b/>
                          <w:lang w:val="en-US" w:eastAsia="zh-CN"/>
                        </w:rPr>
                        <w:t>,  on</w:t>
                      </w:r>
                      <w:proofErr w:type="gramEnd"/>
                      <w:r w:rsidRPr="00384AFA">
                        <w:rPr>
                          <w:rFonts w:eastAsia="Batang"/>
                          <w:b/>
                          <w:lang w:val="en-US" w:eastAsia="zh-CN"/>
                        </w:rPr>
                        <w:t xml:space="preserve"> RSSI measurement time configuration periodicities </w:t>
                      </w:r>
                    </w:p>
                    <w:p w14:paraId="7DD9E61D" w14:textId="77777777" w:rsidR="00384AFA" w:rsidRPr="00384AFA" w:rsidRDefault="00384AFA" w:rsidP="00384AFA">
                      <w:pPr>
                        <w:numPr>
                          <w:ilvl w:val="0"/>
                          <w:numId w:val="45"/>
                        </w:numPr>
                        <w:tabs>
                          <w:tab w:val="num" w:pos="720"/>
                        </w:tabs>
                        <w:rPr>
                          <w:rFonts w:eastAsia="Batang"/>
                          <w:b/>
                          <w:lang w:val="en-US" w:eastAsia="zh-CN"/>
                        </w:rPr>
                      </w:pPr>
                      <w:r w:rsidRPr="00384AFA">
                        <w:rPr>
                          <w:rFonts w:eastAsia="Batang"/>
                          <w:b/>
                          <w:lang w:val="en-US" w:eastAsia="zh-CN"/>
                        </w:rPr>
                        <w:t>RAN4 to define measurement reporting mapping for RSSI</w:t>
                      </w:r>
                    </w:p>
                    <w:p w14:paraId="2B5DDB20" w14:textId="77777777" w:rsidR="00384AFA" w:rsidRPr="00384AFA" w:rsidRDefault="00384AFA" w:rsidP="00384AFA">
                      <w:pPr>
                        <w:numPr>
                          <w:ilvl w:val="0"/>
                          <w:numId w:val="45"/>
                        </w:numPr>
                        <w:tabs>
                          <w:tab w:val="num" w:pos="720"/>
                        </w:tabs>
                        <w:rPr>
                          <w:rFonts w:eastAsia="Batang"/>
                          <w:b/>
                          <w:lang w:val="en-US" w:eastAsia="zh-CN"/>
                        </w:rPr>
                      </w:pPr>
                      <w:r w:rsidRPr="00384AFA">
                        <w:rPr>
                          <w:rFonts w:eastAsia="Batang"/>
                          <w:b/>
                          <w:lang w:val="en-US" w:eastAsia="zh-CN"/>
                        </w:rPr>
                        <w:t>FFS whether measurement report mapping is needed for channel occupancy, depending on its definition to be decided by other groups</w:t>
                      </w:r>
                    </w:p>
                    <w:p w14:paraId="6872C9EE" w14:textId="77777777" w:rsidR="00384AFA" w:rsidRPr="00384AFA" w:rsidRDefault="00384AFA" w:rsidP="00384AFA">
                      <w:pPr>
                        <w:rPr>
                          <w:rFonts w:eastAsia="Batang"/>
                          <w:b/>
                          <w:sz w:val="18"/>
                          <w:szCs w:val="18"/>
                          <w:lang w:eastAsia="zh-CN"/>
                        </w:rPr>
                      </w:pPr>
                    </w:p>
                  </w:txbxContent>
                </v:textbox>
                <w10:anchorlock/>
              </v:shape>
            </w:pict>
          </mc:Fallback>
        </mc:AlternateContent>
      </w:r>
    </w:p>
    <w:p w14:paraId="2B9B973E" w14:textId="7885F98C" w:rsidR="00384AFA" w:rsidRDefault="00384AFA" w:rsidP="00804DAC">
      <w:pPr>
        <w:rPr>
          <w:lang w:val="en-US"/>
        </w:rPr>
      </w:pPr>
      <w:r>
        <w:rPr>
          <w:lang w:val="en-US"/>
        </w:rPr>
        <w:t>In RAN1#98-Bis, the following agreements were reached:</w:t>
      </w:r>
    </w:p>
    <w:p w14:paraId="46C36D37" w14:textId="379974BD" w:rsidR="00384AFA" w:rsidRDefault="00384AFA" w:rsidP="00804DAC">
      <w:pPr>
        <w:rPr>
          <w:lang w:val="en-US"/>
        </w:rPr>
      </w:pPr>
      <w:r w:rsidRPr="0074147F">
        <w:rPr>
          <w:noProof/>
          <w:lang w:val="en-US" w:eastAsia="zh-CN"/>
        </w:rPr>
        <mc:AlternateContent>
          <mc:Choice Requires="wps">
            <w:drawing>
              <wp:inline distT="0" distB="0" distL="0" distR="0" wp14:anchorId="15203B13" wp14:editId="414D8A93">
                <wp:extent cx="5881420" cy="2343150"/>
                <wp:effectExtent l="0" t="0" r="2413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343150"/>
                        </a:xfrm>
                        <a:prstGeom prst="rect">
                          <a:avLst/>
                        </a:prstGeom>
                        <a:solidFill>
                          <a:srgbClr val="FFFFFF"/>
                        </a:solidFill>
                        <a:ln w="9525">
                          <a:solidFill>
                            <a:srgbClr val="000000"/>
                          </a:solidFill>
                          <a:miter lim="800000"/>
                          <a:headEnd/>
                          <a:tailEnd/>
                        </a:ln>
                      </wps:spPr>
                      <wps:txbx>
                        <w:txbxContent>
                          <w:p w14:paraId="42161746" w14:textId="77777777" w:rsidR="00384AFA" w:rsidRPr="00384AFA" w:rsidRDefault="00384AFA" w:rsidP="00384AFA">
                            <w:pPr>
                              <w:pStyle w:val="ListParagraph"/>
                              <w:spacing w:after="200" w:line="276" w:lineRule="auto"/>
                              <w:ind w:left="0"/>
                              <w:jc w:val="both"/>
                              <w:rPr>
                                <w:rFonts w:ascii="Arial" w:hAnsi="Arial" w:cs="Arial"/>
                                <w:b/>
                                <w:bCs/>
                                <w:sz w:val="12"/>
                                <w:szCs w:val="12"/>
                              </w:rPr>
                            </w:pPr>
                            <w:r w:rsidRPr="00384AFA">
                              <w:rPr>
                                <w:b/>
                                <w:bCs/>
                                <w:sz w:val="20"/>
                                <w:szCs w:val="20"/>
                                <w:highlight w:val="green"/>
                              </w:rPr>
                              <w:t>Agreement:</w:t>
                            </w:r>
                          </w:p>
                          <w:p w14:paraId="6487AA66" w14:textId="77777777" w:rsidR="00384AFA" w:rsidRPr="00384AFA" w:rsidRDefault="00384AFA" w:rsidP="00384AFA">
                            <w:pPr>
                              <w:pStyle w:val="ListParagraph"/>
                              <w:numPr>
                                <w:ilvl w:val="0"/>
                                <w:numId w:val="46"/>
                              </w:numPr>
                              <w:ind w:left="360"/>
                              <w:rPr>
                                <w:rFonts w:ascii="Calibri" w:hAnsi="Calibri" w:cs="Calibri"/>
                                <w:b/>
                                <w:bCs/>
                                <w:sz w:val="18"/>
                                <w:szCs w:val="18"/>
                              </w:rPr>
                            </w:pPr>
                            <w:r w:rsidRPr="00384AFA">
                              <w:rPr>
                                <w:b/>
                                <w:bCs/>
                                <w:sz w:val="20"/>
                                <w:szCs w:val="20"/>
                              </w:rPr>
                              <w:t>The RSSI measurement timing configuration (RMTC) includes the following:</w:t>
                            </w:r>
                          </w:p>
                          <w:p w14:paraId="43A10051" w14:textId="77777777" w:rsidR="00384AFA" w:rsidRPr="00384AFA" w:rsidRDefault="00384AFA" w:rsidP="00384AFA">
                            <w:pPr>
                              <w:pStyle w:val="ListParagraph"/>
                              <w:numPr>
                                <w:ilvl w:val="0"/>
                                <w:numId w:val="47"/>
                              </w:numPr>
                              <w:ind w:left="720"/>
                              <w:contextualSpacing w:val="0"/>
                              <w:rPr>
                                <w:b/>
                                <w:bCs/>
                                <w:sz w:val="16"/>
                                <w:szCs w:val="16"/>
                              </w:rPr>
                            </w:pPr>
                            <w:r w:rsidRPr="00384AFA">
                              <w:rPr>
                                <w:b/>
                                <w:bCs/>
                                <w:sz w:val="20"/>
                                <w:szCs w:val="20"/>
                              </w:rPr>
                              <w:t xml:space="preserve">Time-domain parameters: </w:t>
                            </w:r>
                          </w:p>
                          <w:p w14:paraId="12960788" w14:textId="77777777" w:rsidR="00384AFA" w:rsidRPr="00384AFA" w:rsidRDefault="00384AFA" w:rsidP="00384AFA">
                            <w:pPr>
                              <w:pStyle w:val="ListParagraph"/>
                              <w:numPr>
                                <w:ilvl w:val="0"/>
                                <w:numId w:val="46"/>
                              </w:numPr>
                              <w:ind w:left="1080"/>
                              <w:rPr>
                                <w:b/>
                                <w:bCs/>
                                <w:sz w:val="20"/>
                                <w:szCs w:val="20"/>
                              </w:rPr>
                            </w:pPr>
                            <w:r w:rsidRPr="00384AFA">
                              <w:rPr>
                                <w:b/>
                                <w:bCs/>
                                <w:sz w:val="20"/>
                                <w:szCs w:val="20"/>
                              </w:rPr>
                              <w:t xml:space="preserve">Periodicity (e.g., 40/80/160/320/640 ms) </w:t>
                            </w:r>
                          </w:p>
                          <w:p w14:paraId="20ABB9A9" w14:textId="77777777" w:rsidR="00384AFA" w:rsidRPr="00384AFA" w:rsidRDefault="00384AFA" w:rsidP="00384AFA">
                            <w:pPr>
                              <w:pStyle w:val="ListParagraph"/>
                              <w:numPr>
                                <w:ilvl w:val="0"/>
                                <w:numId w:val="46"/>
                              </w:numPr>
                              <w:ind w:left="1080"/>
                              <w:rPr>
                                <w:b/>
                                <w:bCs/>
                                <w:sz w:val="20"/>
                                <w:szCs w:val="20"/>
                              </w:rPr>
                            </w:pPr>
                            <w:r w:rsidRPr="00384AFA">
                              <w:rPr>
                                <w:b/>
                                <w:bCs/>
                                <w:sz w:val="20"/>
                                <w:szCs w:val="20"/>
                              </w:rPr>
                              <w:t>Measurement duration in terms of OFDM symbols with a configured reference subcarrier spacing</w:t>
                            </w:r>
                          </w:p>
                          <w:p w14:paraId="76FE4648" w14:textId="77777777" w:rsidR="00384AFA" w:rsidRPr="00384AFA" w:rsidRDefault="00384AFA" w:rsidP="00384AFA">
                            <w:pPr>
                              <w:pStyle w:val="ListParagraph"/>
                              <w:numPr>
                                <w:ilvl w:val="0"/>
                                <w:numId w:val="46"/>
                              </w:numPr>
                              <w:ind w:left="1080"/>
                              <w:rPr>
                                <w:b/>
                                <w:bCs/>
                                <w:sz w:val="20"/>
                                <w:szCs w:val="20"/>
                              </w:rPr>
                            </w:pPr>
                            <w:r w:rsidRPr="00384AFA">
                              <w:rPr>
                                <w:b/>
                                <w:bCs/>
                                <w:sz w:val="20"/>
                                <w:szCs w:val="20"/>
                              </w:rPr>
                              <w:t>Offset of RMTC measurement duration</w:t>
                            </w:r>
                          </w:p>
                          <w:p w14:paraId="13DB39B6" w14:textId="77777777" w:rsidR="00384AFA" w:rsidRPr="00384AFA" w:rsidRDefault="00384AFA" w:rsidP="00384AFA">
                            <w:pPr>
                              <w:pStyle w:val="ListParagraph"/>
                              <w:numPr>
                                <w:ilvl w:val="0"/>
                                <w:numId w:val="47"/>
                              </w:numPr>
                              <w:ind w:left="720"/>
                              <w:contextualSpacing w:val="0"/>
                              <w:rPr>
                                <w:b/>
                                <w:bCs/>
                                <w:sz w:val="20"/>
                                <w:szCs w:val="20"/>
                              </w:rPr>
                            </w:pPr>
                            <w:r w:rsidRPr="00384AFA">
                              <w:rPr>
                                <w:b/>
                                <w:bCs/>
                                <w:sz w:val="20"/>
                                <w:szCs w:val="20"/>
                              </w:rPr>
                              <w:t>Frequency-domain parameters:</w:t>
                            </w:r>
                          </w:p>
                          <w:p w14:paraId="5C41B0D7" w14:textId="77777777" w:rsidR="00384AFA" w:rsidRPr="00384AFA" w:rsidRDefault="00384AFA" w:rsidP="00384AFA">
                            <w:pPr>
                              <w:pStyle w:val="ListParagraph"/>
                              <w:numPr>
                                <w:ilvl w:val="0"/>
                                <w:numId w:val="46"/>
                              </w:numPr>
                              <w:ind w:left="1080"/>
                              <w:rPr>
                                <w:b/>
                                <w:bCs/>
                                <w:sz w:val="20"/>
                                <w:szCs w:val="20"/>
                              </w:rPr>
                            </w:pPr>
                            <w:r w:rsidRPr="00384AFA">
                              <w:rPr>
                                <w:b/>
                                <w:bCs/>
                                <w:sz w:val="20"/>
                                <w:szCs w:val="20"/>
                              </w:rPr>
                              <w:t>Measurement bandwidth at least in units of LBT bandwidths</w:t>
                            </w:r>
                          </w:p>
                          <w:p w14:paraId="5F2A0B02" w14:textId="77777777" w:rsidR="00384AFA" w:rsidRPr="00384AFA" w:rsidRDefault="00384AFA" w:rsidP="00384AFA">
                            <w:pPr>
                              <w:pStyle w:val="ListParagraph"/>
                              <w:numPr>
                                <w:ilvl w:val="1"/>
                                <w:numId w:val="46"/>
                              </w:numPr>
                              <w:rPr>
                                <w:b/>
                                <w:bCs/>
                                <w:sz w:val="20"/>
                                <w:szCs w:val="20"/>
                              </w:rPr>
                            </w:pPr>
                            <w:r w:rsidRPr="00384AFA">
                              <w:rPr>
                                <w:b/>
                                <w:bCs/>
                                <w:sz w:val="20"/>
                                <w:szCs w:val="20"/>
                              </w:rPr>
                              <w:t>FFS: Units other than LBT bandwidths</w:t>
                            </w:r>
                          </w:p>
                          <w:p w14:paraId="6AF542EF" w14:textId="77777777" w:rsidR="00384AFA" w:rsidRPr="00384AFA" w:rsidRDefault="00384AFA" w:rsidP="00384AFA">
                            <w:pPr>
                              <w:pStyle w:val="ListParagraph"/>
                              <w:numPr>
                                <w:ilvl w:val="1"/>
                                <w:numId w:val="46"/>
                              </w:numPr>
                              <w:rPr>
                                <w:b/>
                                <w:bCs/>
                                <w:color w:val="FF0000"/>
                                <w:sz w:val="20"/>
                                <w:szCs w:val="20"/>
                              </w:rPr>
                            </w:pPr>
                            <w:r w:rsidRPr="00384AFA">
                              <w:rPr>
                                <w:b/>
                                <w:bCs/>
                                <w:color w:val="FF0000"/>
                                <w:sz w:val="20"/>
                                <w:szCs w:val="20"/>
                              </w:rPr>
                              <w:t xml:space="preserve">Note: RAN4 can determine if the bandwidth used for the measurement within an LBT bandwidth can be less than the signaled measurement bandwidth. </w:t>
                            </w:r>
                          </w:p>
                          <w:p w14:paraId="5E15CAA6" w14:textId="77777777" w:rsidR="00384AFA" w:rsidRPr="00384AFA" w:rsidRDefault="00384AFA" w:rsidP="00384AFA">
                            <w:pPr>
                              <w:pStyle w:val="ListParagraph"/>
                              <w:numPr>
                                <w:ilvl w:val="0"/>
                                <w:numId w:val="46"/>
                              </w:numPr>
                              <w:ind w:left="1080"/>
                              <w:rPr>
                                <w:rFonts w:eastAsiaTheme="minorHAnsi"/>
                                <w:b/>
                                <w:bCs/>
                                <w:sz w:val="20"/>
                                <w:szCs w:val="20"/>
                              </w:rPr>
                            </w:pPr>
                            <w:r w:rsidRPr="00384AFA">
                              <w:rPr>
                                <w:b/>
                                <w:bCs/>
                                <w:sz w:val="20"/>
                                <w:szCs w:val="20"/>
                              </w:rPr>
                              <w:t>Measurement ARFCN for inter-frequency measurements</w:t>
                            </w:r>
                          </w:p>
                          <w:p w14:paraId="050C3E04" w14:textId="77777777" w:rsidR="00384AFA" w:rsidRPr="00384AFA" w:rsidRDefault="00384AFA" w:rsidP="00384AFA">
                            <w:pPr>
                              <w:pStyle w:val="ListParagraph"/>
                              <w:numPr>
                                <w:ilvl w:val="0"/>
                                <w:numId w:val="46"/>
                              </w:numPr>
                              <w:ind w:left="360"/>
                              <w:rPr>
                                <w:b/>
                                <w:bCs/>
                                <w:sz w:val="20"/>
                                <w:szCs w:val="20"/>
                              </w:rPr>
                            </w:pPr>
                            <w:r w:rsidRPr="00384AFA">
                              <w:rPr>
                                <w:b/>
                                <w:bCs/>
                                <w:sz w:val="20"/>
                                <w:szCs w:val="20"/>
                              </w:rPr>
                              <w:t>Configurable L3 filtering as in RSSI for LTE-LAA</w:t>
                            </w:r>
                          </w:p>
                          <w:p w14:paraId="54A273E7" w14:textId="77777777" w:rsidR="00384AFA" w:rsidRPr="00384AFA" w:rsidRDefault="00384AFA" w:rsidP="00384AFA">
                            <w:pPr>
                              <w:rPr>
                                <w:rFonts w:eastAsia="Batang"/>
                                <w:b/>
                                <w:sz w:val="18"/>
                                <w:szCs w:val="18"/>
                                <w:lang w:eastAsia="zh-CN"/>
                              </w:rPr>
                            </w:pPr>
                          </w:p>
                        </w:txbxContent>
                      </wps:txbx>
                      <wps:bodyPr rot="0" vert="horz" wrap="square" lIns="91440" tIns="45720" rIns="91440" bIns="45720" anchor="t" anchorCtr="0">
                        <a:noAutofit/>
                      </wps:bodyPr>
                    </wps:wsp>
                  </a:graphicData>
                </a:graphic>
              </wp:inline>
            </w:drawing>
          </mc:Choice>
          <mc:Fallback>
            <w:pict>
              <v:shape w14:anchorId="15203B13" id="Text Box 5" o:spid="_x0000_s1028" type="#_x0000_t202" style="width:463.1pt;height:1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">
                <v:textbox>
                  <w:txbxContent>
                    <w:p w14:paraId="42161746" w14:textId="77777777" w:rsidR="00384AFA" w:rsidRPr="00384AFA" w:rsidRDefault="00384AFA" w:rsidP="00384AFA">
                      <w:pPr>
                        <w:pStyle w:val="ListParagraph"/>
                        <w:spacing w:after="200" w:line="276" w:lineRule="auto"/>
                        <w:ind w:left="0"/>
                        <w:jc w:val="both"/>
                        <w:rPr>
                          <w:rFonts w:ascii="Arial" w:hAnsi="Arial" w:cs="Arial"/>
                          <w:b/>
                          <w:bCs/>
                          <w:sz w:val="12"/>
                          <w:szCs w:val="12"/>
                        </w:rPr>
                      </w:pPr>
                      <w:r w:rsidRPr="00384AFA">
                        <w:rPr>
                          <w:b/>
                          <w:bCs/>
                          <w:sz w:val="20"/>
                          <w:szCs w:val="20"/>
                          <w:highlight w:val="green"/>
                        </w:rPr>
                        <w:t>Agreement:</w:t>
                      </w:r>
                    </w:p>
                    <w:p w14:paraId="6487AA66" w14:textId="77777777" w:rsidR="00384AFA" w:rsidRPr="00384AFA" w:rsidRDefault="00384AFA" w:rsidP="00384AFA">
                      <w:pPr>
                        <w:pStyle w:val="ListParagraph"/>
                        <w:numPr>
                          <w:ilvl w:val="0"/>
                          <w:numId w:val="46"/>
                        </w:numPr>
                        <w:ind w:left="360"/>
                        <w:rPr>
                          <w:rFonts w:ascii="Calibri" w:hAnsi="Calibri" w:cs="Calibri"/>
                          <w:b/>
                          <w:bCs/>
                          <w:sz w:val="18"/>
                          <w:szCs w:val="18"/>
                        </w:rPr>
                      </w:pPr>
                      <w:r w:rsidRPr="00384AFA">
                        <w:rPr>
                          <w:b/>
                          <w:bCs/>
                          <w:sz w:val="20"/>
                          <w:szCs w:val="20"/>
                        </w:rPr>
                        <w:t>The RSSI measurement timing configuration (RMTC) includes the following:</w:t>
                      </w:r>
                    </w:p>
                    <w:p w14:paraId="43A10051" w14:textId="77777777" w:rsidR="00384AFA" w:rsidRPr="00384AFA" w:rsidRDefault="00384AFA" w:rsidP="00384AFA">
                      <w:pPr>
                        <w:pStyle w:val="ListParagraph"/>
                        <w:numPr>
                          <w:ilvl w:val="0"/>
                          <w:numId w:val="47"/>
                        </w:numPr>
                        <w:ind w:left="720"/>
                        <w:contextualSpacing w:val="0"/>
                        <w:rPr>
                          <w:b/>
                          <w:bCs/>
                          <w:sz w:val="16"/>
                          <w:szCs w:val="16"/>
                        </w:rPr>
                      </w:pPr>
                      <w:r w:rsidRPr="00384AFA">
                        <w:rPr>
                          <w:b/>
                          <w:bCs/>
                          <w:sz w:val="20"/>
                          <w:szCs w:val="20"/>
                        </w:rPr>
                        <w:t xml:space="preserve">Time-domain parameters: </w:t>
                      </w:r>
                    </w:p>
                    <w:p w14:paraId="12960788" w14:textId="77777777" w:rsidR="00384AFA" w:rsidRPr="00384AFA" w:rsidRDefault="00384AFA" w:rsidP="00384AFA">
                      <w:pPr>
                        <w:pStyle w:val="ListParagraph"/>
                        <w:numPr>
                          <w:ilvl w:val="0"/>
                          <w:numId w:val="46"/>
                        </w:numPr>
                        <w:ind w:left="1080"/>
                        <w:rPr>
                          <w:b/>
                          <w:bCs/>
                          <w:sz w:val="20"/>
                          <w:szCs w:val="20"/>
                        </w:rPr>
                      </w:pPr>
                      <w:r w:rsidRPr="00384AFA">
                        <w:rPr>
                          <w:b/>
                          <w:bCs/>
                          <w:sz w:val="20"/>
                          <w:szCs w:val="20"/>
                        </w:rPr>
                        <w:t xml:space="preserve">Periodicity (e.g., 40/80/160/320/640 </w:t>
                      </w:r>
                      <w:proofErr w:type="spellStart"/>
                      <w:r w:rsidRPr="00384AFA">
                        <w:rPr>
                          <w:b/>
                          <w:bCs/>
                          <w:sz w:val="20"/>
                          <w:szCs w:val="20"/>
                        </w:rPr>
                        <w:t>ms</w:t>
                      </w:r>
                      <w:proofErr w:type="spellEnd"/>
                      <w:r w:rsidRPr="00384AFA">
                        <w:rPr>
                          <w:b/>
                          <w:bCs/>
                          <w:sz w:val="20"/>
                          <w:szCs w:val="20"/>
                        </w:rPr>
                        <w:t xml:space="preserve">) </w:t>
                      </w:r>
                    </w:p>
                    <w:p w14:paraId="20ABB9A9" w14:textId="77777777" w:rsidR="00384AFA" w:rsidRPr="00384AFA" w:rsidRDefault="00384AFA" w:rsidP="00384AFA">
                      <w:pPr>
                        <w:pStyle w:val="ListParagraph"/>
                        <w:numPr>
                          <w:ilvl w:val="0"/>
                          <w:numId w:val="46"/>
                        </w:numPr>
                        <w:ind w:left="1080"/>
                        <w:rPr>
                          <w:b/>
                          <w:bCs/>
                          <w:sz w:val="20"/>
                          <w:szCs w:val="20"/>
                        </w:rPr>
                      </w:pPr>
                      <w:r w:rsidRPr="00384AFA">
                        <w:rPr>
                          <w:b/>
                          <w:bCs/>
                          <w:sz w:val="20"/>
                          <w:szCs w:val="20"/>
                        </w:rPr>
                        <w:t>Measurement duration in terms of OFDM symbols with a configured reference subcarrier spacing</w:t>
                      </w:r>
                    </w:p>
                    <w:p w14:paraId="76FE4648" w14:textId="77777777" w:rsidR="00384AFA" w:rsidRPr="00384AFA" w:rsidRDefault="00384AFA" w:rsidP="00384AFA">
                      <w:pPr>
                        <w:pStyle w:val="ListParagraph"/>
                        <w:numPr>
                          <w:ilvl w:val="0"/>
                          <w:numId w:val="46"/>
                        </w:numPr>
                        <w:ind w:left="1080"/>
                        <w:rPr>
                          <w:b/>
                          <w:bCs/>
                          <w:sz w:val="20"/>
                          <w:szCs w:val="20"/>
                        </w:rPr>
                      </w:pPr>
                      <w:r w:rsidRPr="00384AFA">
                        <w:rPr>
                          <w:b/>
                          <w:bCs/>
                          <w:sz w:val="20"/>
                          <w:szCs w:val="20"/>
                        </w:rPr>
                        <w:t>Offset of RMTC measurement duration</w:t>
                      </w:r>
                    </w:p>
                    <w:p w14:paraId="13DB39B6" w14:textId="77777777" w:rsidR="00384AFA" w:rsidRPr="00384AFA" w:rsidRDefault="00384AFA" w:rsidP="00384AFA">
                      <w:pPr>
                        <w:pStyle w:val="ListParagraph"/>
                        <w:numPr>
                          <w:ilvl w:val="0"/>
                          <w:numId w:val="47"/>
                        </w:numPr>
                        <w:ind w:left="720"/>
                        <w:contextualSpacing w:val="0"/>
                        <w:rPr>
                          <w:b/>
                          <w:bCs/>
                          <w:sz w:val="20"/>
                          <w:szCs w:val="20"/>
                        </w:rPr>
                      </w:pPr>
                      <w:r w:rsidRPr="00384AFA">
                        <w:rPr>
                          <w:b/>
                          <w:bCs/>
                          <w:sz w:val="20"/>
                          <w:szCs w:val="20"/>
                        </w:rPr>
                        <w:t>Frequency-domain parameters:</w:t>
                      </w:r>
                    </w:p>
                    <w:p w14:paraId="5C41B0D7" w14:textId="77777777" w:rsidR="00384AFA" w:rsidRPr="00384AFA" w:rsidRDefault="00384AFA" w:rsidP="00384AFA">
                      <w:pPr>
                        <w:pStyle w:val="ListParagraph"/>
                        <w:numPr>
                          <w:ilvl w:val="0"/>
                          <w:numId w:val="46"/>
                        </w:numPr>
                        <w:ind w:left="1080"/>
                        <w:rPr>
                          <w:b/>
                          <w:bCs/>
                          <w:sz w:val="20"/>
                          <w:szCs w:val="20"/>
                        </w:rPr>
                      </w:pPr>
                      <w:r w:rsidRPr="00384AFA">
                        <w:rPr>
                          <w:b/>
                          <w:bCs/>
                          <w:sz w:val="20"/>
                          <w:szCs w:val="20"/>
                        </w:rPr>
                        <w:t>Measurement bandwidth at least in units of LBT bandwidths</w:t>
                      </w:r>
                    </w:p>
                    <w:p w14:paraId="5F2A0B02" w14:textId="77777777" w:rsidR="00384AFA" w:rsidRPr="00384AFA" w:rsidRDefault="00384AFA" w:rsidP="00384AFA">
                      <w:pPr>
                        <w:pStyle w:val="ListParagraph"/>
                        <w:numPr>
                          <w:ilvl w:val="1"/>
                          <w:numId w:val="46"/>
                        </w:numPr>
                        <w:rPr>
                          <w:b/>
                          <w:bCs/>
                          <w:sz w:val="20"/>
                          <w:szCs w:val="20"/>
                        </w:rPr>
                      </w:pPr>
                      <w:r w:rsidRPr="00384AFA">
                        <w:rPr>
                          <w:b/>
                          <w:bCs/>
                          <w:sz w:val="20"/>
                          <w:szCs w:val="20"/>
                        </w:rPr>
                        <w:t>FFS: Units other than LBT bandwidths</w:t>
                      </w:r>
                    </w:p>
                    <w:p w14:paraId="6AF542EF" w14:textId="77777777" w:rsidR="00384AFA" w:rsidRPr="00384AFA" w:rsidRDefault="00384AFA" w:rsidP="00384AFA">
                      <w:pPr>
                        <w:pStyle w:val="ListParagraph"/>
                        <w:numPr>
                          <w:ilvl w:val="1"/>
                          <w:numId w:val="46"/>
                        </w:numPr>
                        <w:rPr>
                          <w:b/>
                          <w:bCs/>
                          <w:color w:val="FF0000"/>
                          <w:sz w:val="20"/>
                          <w:szCs w:val="20"/>
                        </w:rPr>
                      </w:pPr>
                      <w:r w:rsidRPr="00384AFA">
                        <w:rPr>
                          <w:b/>
                          <w:bCs/>
                          <w:color w:val="FF0000"/>
                          <w:sz w:val="20"/>
                          <w:szCs w:val="20"/>
                        </w:rPr>
                        <w:t xml:space="preserve">Note: RAN4 can determine if the bandwidth used for the measurement within an LBT bandwidth can be less than the signaled measurement bandwidth. </w:t>
                      </w:r>
                    </w:p>
                    <w:p w14:paraId="5E15CAA6" w14:textId="77777777" w:rsidR="00384AFA" w:rsidRPr="00384AFA" w:rsidRDefault="00384AFA" w:rsidP="00384AFA">
                      <w:pPr>
                        <w:pStyle w:val="ListParagraph"/>
                        <w:numPr>
                          <w:ilvl w:val="0"/>
                          <w:numId w:val="46"/>
                        </w:numPr>
                        <w:ind w:left="1080"/>
                        <w:rPr>
                          <w:rFonts w:eastAsiaTheme="minorHAnsi"/>
                          <w:b/>
                          <w:bCs/>
                          <w:sz w:val="20"/>
                          <w:szCs w:val="20"/>
                        </w:rPr>
                      </w:pPr>
                      <w:r w:rsidRPr="00384AFA">
                        <w:rPr>
                          <w:b/>
                          <w:bCs/>
                          <w:sz w:val="20"/>
                          <w:szCs w:val="20"/>
                        </w:rPr>
                        <w:t>Measurement ARFCN for inter-frequency measurements</w:t>
                      </w:r>
                    </w:p>
                    <w:p w14:paraId="050C3E04" w14:textId="77777777" w:rsidR="00384AFA" w:rsidRPr="00384AFA" w:rsidRDefault="00384AFA" w:rsidP="00384AFA">
                      <w:pPr>
                        <w:pStyle w:val="ListParagraph"/>
                        <w:numPr>
                          <w:ilvl w:val="0"/>
                          <w:numId w:val="46"/>
                        </w:numPr>
                        <w:ind w:left="360"/>
                        <w:rPr>
                          <w:b/>
                          <w:bCs/>
                          <w:sz w:val="20"/>
                          <w:szCs w:val="20"/>
                        </w:rPr>
                      </w:pPr>
                      <w:r w:rsidRPr="00384AFA">
                        <w:rPr>
                          <w:b/>
                          <w:bCs/>
                          <w:sz w:val="20"/>
                          <w:szCs w:val="20"/>
                        </w:rPr>
                        <w:t>Configurable L3 filtering as in RSSI for LTE-LAA</w:t>
                      </w:r>
                    </w:p>
                    <w:p w14:paraId="54A273E7" w14:textId="77777777" w:rsidR="00384AFA" w:rsidRPr="00384AFA" w:rsidRDefault="00384AFA" w:rsidP="00384AFA">
                      <w:pPr>
                        <w:rPr>
                          <w:rFonts w:eastAsia="Batang"/>
                          <w:b/>
                          <w:sz w:val="18"/>
                          <w:szCs w:val="18"/>
                          <w:lang w:eastAsia="zh-CN"/>
                        </w:rPr>
                      </w:pPr>
                    </w:p>
                  </w:txbxContent>
                </v:textbox>
                <w10:anchorlock/>
              </v:shape>
            </w:pict>
          </mc:Fallback>
        </mc:AlternateContent>
      </w:r>
    </w:p>
    <w:p w14:paraId="60B8FC92" w14:textId="309F1616" w:rsidR="00773E3B" w:rsidRDefault="00773E3B" w:rsidP="00804DAC">
      <w:pPr>
        <w:rPr>
          <w:lang w:val="en-US"/>
        </w:rPr>
      </w:pPr>
      <w:r>
        <w:rPr>
          <w:lang w:val="en-US"/>
        </w:rPr>
        <w:t xml:space="preserve">In this paper, we further discuss RSSI/CO measurements in terms of measurement bandwidth, measurement configuration, measurement procedure, and measurement capability. </w:t>
      </w:r>
    </w:p>
    <w:p w14:paraId="2D0D5189" w14:textId="4569F68A" w:rsidR="00C51EC1" w:rsidRDefault="00773E3B" w:rsidP="00C51EC1">
      <w:pPr>
        <w:pStyle w:val="Heading1"/>
        <w:rPr>
          <w:lang w:val="en-US"/>
        </w:rPr>
      </w:pPr>
      <w:r>
        <w:rPr>
          <w:lang w:val="en-US"/>
        </w:rPr>
        <w:lastRenderedPageBreak/>
        <w:t>Measurement BW</w:t>
      </w:r>
    </w:p>
    <w:p w14:paraId="600CD5B5" w14:textId="2608286A" w:rsidR="00A265B5" w:rsidRDefault="00A265B5" w:rsidP="00A265B5">
      <w:r>
        <w:rPr>
          <w:lang w:val="en-US"/>
        </w:rPr>
        <w:t xml:space="preserve">In [3], we discussed that </w:t>
      </w:r>
      <w:r>
        <w:t xml:space="preserve">RSSI measurement accuracy requirements should be defined assuming narrowband measurement BW (e.g., SSB BW) to allow for different UE implementations as well as applicability to both intra-frequency and inter-frequency RSSI measurement and CO reporting. Also, given the regulatory requirements for channel occupancy in unlicensed spectrum, narrowband or wideband measurement of RSSI should not result in different outcomes. </w:t>
      </w:r>
    </w:p>
    <w:p w14:paraId="7C7FDF10" w14:textId="220328DA" w:rsidR="00FF0BFE" w:rsidRDefault="00A265B5" w:rsidP="00A265B5">
      <w:r>
        <w:t>However, it was argued in [4] that NB RSSI measurements do not necessarily result in the same outcome as WB RSSI measurements.</w:t>
      </w:r>
      <w:r w:rsidR="00FF0BFE">
        <w:t xml:space="preserve"> We present our rebuttals next. </w:t>
      </w:r>
    </w:p>
    <w:p w14:paraId="18501DE2" w14:textId="641986F3" w:rsidR="00B90CEE" w:rsidRDefault="00B90CEE" w:rsidP="00B90CEE">
      <w:r>
        <w:t xml:space="preserve">It is important to note that using NB (e.g, SSB BW) for RSSI/CO measurement does not mean that such measurements are done on SSB time and frequency resources. As discussed in Section 3, RSSI Measurement Timing Configuration (RMTC) configures UE to perform the measurements in the specific time resources and can be configured by the NW to completely skip over SMTC or SSB bursts. </w:t>
      </w:r>
    </w:p>
    <w:p w14:paraId="6E42EB77" w14:textId="2DF7AD4D" w:rsidR="00B90CEE" w:rsidRDefault="00096A2E" w:rsidP="00A265B5">
      <w:r>
        <w:t xml:space="preserve">ETSI </w:t>
      </w:r>
      <w:r w:rsidR="00F4742D">
        <w:t xml:space="preserve">BRAN requirements on nominal channel bandwidth and </w:t>
      </w:r>
      <w:r w:rsidR="00DE3B48">
        <w:t>O</w:t>
      </w:r>
      <w:r w:rsidR="00F4742D">
        <w:t xml:space="preserve">ccupied </w:t>
      </w:r>
      <w:r w:rsidR="00DE3B48">
        <w:t>C</w:t>
      </w:r>
      <w:r w:rsidR="00F4742D">
        <w:t xml:space="preserve">hannel </w:t>
      </w:r>
      <w:r w:rsidR="00DE3B48">
        <w:t>B</w:t>
      </w:r>
      <w:r w:rsidR="00F4742D">
        <w:t>andwidth</w:t>
      </w:r>
      <w:r w:rsidR="00DE3B48">
        <w:t xml:space="preserve"> (OCB)</w:t>
      </w:r>
      <w:r w:rsidR="00F4742D">
        <w:t xml:space="preserve"> can be found in [5] and are reproduced below:</w:t>
      </w:r>
    </w:p>
    <w:p w14:paraId="5AF04487" w14:textId="187C916B" w:rsidR="00F4742D" w:rsidRDefault="00F4742D" w:rsidP="00A265B5">
      <w:r w:rsidRPr="0074147F">
        <w:rPr>
          <w:noProof/>
          <w:lang w:val="en-US" w:eastAsia="zh-CN"/>
        </w:rPr>
        <mc:AlternateContent>
          <mc:Choice Requires="wps">
            <w:drawing>
              <wp:inline distT="0" distB="0" distL="0" distR="0" wp14:anchorId="7DE37C9A" wp14:editId="581CD5B4">
                <wp:extent cx="5881420" cy="4286707"/>
                <wp:effectExtent l="0" t="0" r="241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286707"/>
                        </a:xfrm>
                        <a:prstGeom prst="rect">
                          <a:avLst/>
                        </a:prstGeom>
                        <a:solidFill>
                          <a:srgbClr val="FFFFFF"/>
                        </a:solidFill>
                        <a:ln w="9525">
                          <a:solidFill>
                            <a:srgbClr val="000000"/>
                          </a:solidFill>
                          <a:miter lim="800000"/>
                          <a:headEnd/>
                          <a:tailEnd/>
                        </a:ln>
                      </wps:spPr>
                      <wps:txbx>
                        <w:txbxContent>
                          <w:p w14:paraId="00939078" w14:textId="77777777" w:rsidR="00D920EB" w:rsidRPr="00F4742D" w:rsidRDefault="00D920EB" w:rsidP="00F4742D">
                            <w:pPr>
                              <w:keepNext/>
                              <w:keepLines/>
                              <w:overflowPunct w:val="0"/>
                              <w:autoSpaceDE w:val="0"/>
                              <w:autoSpaceDN w:val="0"/>
                              <w:adjustRightInd w:val="0"/>
                              <w:spacing w:before="120"/>
                              <w:textAlignment w:val="baseline"/>
                              <w:outlineLvl w:val="2"/>
                              <w:rPr>
                                <w:rFonts w:ascii="Arial" w:eastAsia="Times New Roman" w:hAnsi="Arial"/>
                                <w:sz w:val="28"/>
                              </w:rPr>
                            </w:pPr>
                            <w:bookmarkStart w:id="1" w:name="_Toc477338042"/>
                            <w:bookmarkStart w:id="2" w:name="_Toc477344979"/>
                            <w:bookmarkStart w:id="3" w:name="_Toc477345206"/>
                            <w:bookmarkStart w:id="4" w:name="_Toc477345563"/>
                            <w:bookmarkStart w:id="5" w:name="_Toc477531201"/>
                            <w:bookmarkStart w:id="6" w:name="_Toc477531424"/>
                            <w:bookmarkStart w:id="7" w:name="_Toc477877059"/>
                            <w:bookmarkStart w:id="8" w:name="_Toc483217073"/>
                            <w:bookmarkStart w:id="9" w:name="_Toc483308560"/>
                            <w:bookmarkStart w:id="10" w:name="_Toc483308784"/>
                            <w:r w:rsidRPr="00F4742D">
                              <w:rPr>
                                <w:rFonts w:ascii="Arial" w:eastAsia="Times New Roman" w:hAnsi="Arial"/>
                                <w:sz w:val="28"/>
                              </w:rPr>
                              <w:t>4.2.2</w:t>
                            </w:r>
                            <w:r w:rsidRPr="00F4742D">
                              <w:rPr>
                                <w:rFonts w:ascii="Arial" w:eastAsia="Times New Roman" w:hAnsi="Arial"/>
                                <w:sz w:val="28"/>
                              </w:rPr>
                              <w:tab/>
                              <w:t xml:space="preserve">Nominal Channel Bandwidth and Occupied </w:t>
                            </w:r>
                            <w:bookmarkStart w:id="11" w:name="OLE_LINK5"/>
                            <w:r w:rsidRPr="00F4742D">
                              <w:rPr>
                                <w:rFonts w:ascii="Arial" w:eastAsia="Times New Roman" w:hAnsi="Arial"/>
                                <w:sz w:val="28"/>
                              </w:rPr>
                              <w:t>Channel Bandwidth</w:t>
                            </w:r>
                            <w:bookmarkEnd w:id="1"/>
                            <w:bookmarkEnd w:id="2"/>
                            <w:bookmarkEnd w:id="3"/>
                            <w:bookmarkEnd w:id="4"/>
                            <w:bookmarkEnd w:id="5"/>
                            <w:bookmarkEnd w:id="6"/>
                            <w:bookmarkEnd w:id="7"/>
                            <w:bookmarkEnd w:id="8"/>
                            <w:bookmarkEnd w:id="9"/>
                            <w:bookmarkEnd w:id="10"/>
                            <w:bookmarkEnd w:id="11"/>
                          </w:p>
                          <w:p w14:paraId="3819F1F5" w14:textId="77777777" w:rsidR="00D920EB" w:rsidRPr="00F4742D" w:rsidRDefault="00D920EB" w:rsidP="00F4742D">
                            <w:pPr>
                              <w:keepNext/>
                              <w:keepLines/>
                              <w:overflowPunct w:val="0"/>
                              <w:autoSpaceDE w:val="0"/>
                              <w:autoSpaceDN w:val="0"/>
                              <w:adjustRightInd w:val="0"/>
                              <w:spacing w:before="120"/>
                              <w:textAlignment w:val="baseline"/>
                              <w:outlineLvl w:val="3"/>
                              <w:rPr>
                                <w:rFonts w:ascii="Arial" w:eastAsia="Times New Roman" w:hAnsi="Arial"/>
                                <w:sz w:val="24"/>
                              </w:rPr>
                            </w:pPr>
                            <w:bookmarkStart w:id="12" w:name="_Toc477338043"/>
                            <w:bookmarkStart w:id="13" w:name="_Toc477344980"/>
                            <w:bookmarkStart w:id="14" w:name="_Toc477345207"/>
                            <w:bookmarkStart w:id="15" w:name="_Toc477345564"/>
                            <w:bookmarkStart w:id="16" w:name="_Toc477531202"/>
                            <w:bookmarkStart w:id="17" w:name="_Toc477531425"/>
                            <w:bookmarkStart w:id="18" w:name="_Toc477877060"/>
                            <w:bookmarkStart w:id="19" w:name="_Toc483217074"/>
                            <w:bookmarkStart w:id="20" w:name="_Toc483308561"/>
                            <w:bookmarkStart w:id="21" w:name="_Toc483308785"/>
                            <w:r w:rsidRPr="00F4742D">
                              <w:rPr>
                                <w:rFonts w:ascii="Arial" w:eastAsia="Times New Roman" w:hAnsi="Arial"/>
                                <w:sz w:val="24"/>
                              </w:rPr>
                              <w:t>4.2.2.1</w:t>
                            </w:r>
                            <w:r w:rsidRPr="00F4742D">
                              <w:rPr>
                                <w:rFonts w:ascii="Arial" w:eastAsia="Times New Roman" w:hAnsi="Arial"/>
                                <w:sz w:val="24"/>
                              </w:rPr>
                              <w:tab/>
                              <w:t>Definition</w:t>
                            </w:r>
                            <w:bookmarkEnd w:id="12"/>
                            <w:bookmarkEnd w:id="13"/>
                            <w:bookmarkEnd w:id="14"/>
                            <w:bookmarkEnd w:id="15"/>
                            <w:bookmarkEnd w:id="16"/>
                            <w:bookmarkEnd w:id="17"/>
                            <w:bookmarkEnd w:id="18"/>
                            <w:bookmarkEnd w:id="19"/>
                            <w:bookmarkEnd w:id="20"/>
                            <w:bookmarkEnd w:id="21"/>
                          </w:p>
                          <w:p w14:paraId="56641DD8"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Nominal Channel Bandwidth</w:t>
                            </w:r>
                            <w:r w:rsidRPr="00F4742D">
                              <w:rPr>
                                <w:rFonts w:eastAsia="Times New Roman"/>
                              </w:rPr>
                              <w:t xml:space="preserve"> is the widest band of frequencies, inclusive of guard bands, assigned to a single channel.</w:t>
                            </w:r>
                          </w:p>
                          <w:p w14:paraId="59D9C49A"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Occupied Channel Bandwidth</w:t>
                            </w:r>
                            <w:r w:rsidRPr="00F4742D">
                              <w:rPr>
                                <w:rFonts w:eastAsia="Times New Roman"/>
                              </w:rPr>
                              <w:t xml:space="preserve"> is the bandwidth containing 99 % of the power of the signal.</w:t>
                            </w:r>
                          </w:p>
                          <w:p w14:paraId="12583FAF" w14:textId="77777777" w:rsidR="00D920EB" w:rsidRPr="00F4742D" w:rsidRDefault="00D920EB" w:rsidP="00F4742D">
                            <w:pPr>
                              <w:keepNext/>
                              <w:keepLines/>
                              <w:overflowPunct w:val="0"/>
                              <w:autoSpaceDE w:val="0"/>
                              <w:autoSpaceDN w:val="0"/>
                              <w:adjustRightInd w:val="0"/>
                              <w:textAlignment w:val="baseline"/>
                              <w:rPr>
                                <w:rFonts w:eastAsia="Times New Roman"/>
                              </w:rPr>
                            </w:pPr>
                            <w:r w:rsidRPr="00F4742D">
                              <w:rPr>
                                <w:rFonts w:eastAsia="Times New Roman"/>
                              </w:rPr>
                              <w:t xml:space="preserve">When equipment has simultaneous transmissions in adjacent channels, these transmissions may be considered as one signal with an actual </w:t>
                            </w:r>
                            <w:r w:rsidRPr="00F4742D">
                              <w:rPr>
                                <w:rFonts w:eastAsia="Times New Roman"/>
                                <w:i/>
                              </w:rPr>
                              <w:t>Nominal Channel Bandwidth</w:t>
                            </w:r>
                            <w:r w:rsidRPr="00F4742D">
                              <w:rPr>
                                <w:rFonts w:eastAsia="Times New Roman"/>
                              </w:rPr>
                              <w:t xml:space="preserve"> of "n" times the individual </w:t>
                            </w:r>
                            <w:r w:rsidRPr="00F4742D">
                              <w:rPr>
                                <w:rFonts w:eastAsia="Times New Roman"/>
                                <w:i/>
                              </w:rPr>
                              <w:t>Nominal Channel Bandwidth</w:t>
                            </w:r>
                            <w:r w:rsidRPr="00F4742D">
                              <w:rPr>
                                <w:rFonts w:eastAsia="Times New Roman"/>
                              </w:rPr>
                              <w:t xml:space="preserve"> where "n" is the number of adjacent channels. When equipment has simultaneous transmissions in non-adjacent channels, each power envelope shall be considered separately.</w:t>
                            </w:r>
                          </w:p>
                          <w:p w14:paraId="5E8FDA17" w14:textId="77777777" w:rsidR="00D920EB" w:rsidRPr="00F4742D" w:rsidRDefault="00D920EB" w:rsidP="00F4742D">
                            <w:pPr>
                              <w:keepNext/>
                              <w:keepLines/>
                              <w:overflowPunct w:val="0"/>
                              <w:autoSpaceDE w:val="0"/>
                              <w:autoSpaceDN w:val="0"/>
                              <w:adjustRightInd w:val="0"/>
                              <w:spacing w:before="120"/>
                              <w:textAlignment w:val="baseline"/>
                              <w:outlineLvl w:val="3"/>
                              <w:rPr>
                                <w:rFonts w:ascii="Arial" w:eastAsia="Times New Roman" w:hAnsi="Arial"/>
                                <w:sz w:val="24"/>
                              </w:rPr>
                            </w:pPr>
                            <w:bookmarkStart w:id="22" w:name="_Toc477338044"/>
                            <w:bookmarkStart w:id="23" w:name="_Toc477344981"/>
                            <w:bookmarkStart w:id="24" w:name="_Toc477345208"/>
                            <w:bookmarkStart w:id="25" w:name="_Toc477345565"/>
                            <w:bookmarkStart w:id="26" w:name="_Toc477531203"/>
                            <w:bookmarkStart w:id="27" w:name="_Toc477531426"/>
                            <w:bookmarkStart w:id="28" w:name="_Toc477877061"/>
                            <w:bookmarkStart w:id="29" w:name="_Toc483217075"/>
                            <w:bookmarkStart w:id="30" w:name="_Toc483308562"/>
                            <w:bookmarkStart w:id="31" w:name="_Toc483308786"/>
                            <w:r w:rsidRPr="00F4742D">
                              <w:rPr>
                                <w:rFonts w:ascii="Arial" w:eastAsia="Times New Roman" w:hAnsi="Arial"/>
                                <w:sz w:val="24"/>
                              </w:rPr>
                              <w:t>4.2.2.2</w:t>
                            </w:r>
                            <w:r w:rsidRPr="00F4742D">
                              <w:rPr>
                                <w:rFonts w:ascii="Arial" w:eastAsia="Times New Roman" w:hAnsi="Arial"/>
                                <w:sz w:val="24"/>
                              </w:rPr>
                              <w:tab/>
                              <w:t>Limits</w:t>
                            </w:r>
                            <w:bookmarkEnd w:id="22"/>
                            <w:bookmarkEnd w:id="23"/>
                            <w:bookmarkEnd w:id="24"/>
                            <w:bookmarkEnd w:id="25"/>
                            <w:bookmarkEnd w:id="26"/>
                            <w:bookmarkEnd w:id="27"/>
                            <w:bookmarkEnd w:id="28"/>
                            <w:bookmarkEnd w:id="29"/>
                            <w:bookmarkEnd w:id="30"/>
                            <w:bookmarkEnd w:id="31"/>
                          </w:p>
                          <w:p w14:paraId="4FAE8310"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Nominal Channel Bandwidth</w:t>
                            </w:r>
                            <w:r w:rsidRPr="00F4742D">
                              <w:rPr>
                                <w:rFonts w:eastAsia="Times New Roman"/>
                              </w:rPr>
                              <w:t xml:space="preserve"> for a single </w:t>
                            </w:r>
                            <w:r w:rsidRPr="00F4742D">
                              <w:rPr>
                                <w:rFonts w:eastAsia="Times New Roman"/>
                                <w:i/>
                              </w:rPr>
                              <w:t>Operating Channel</w:t>
                            </w:r>
                            <w:r w:rsidRPr="00F4742D">
                              <w:rPr>
                                <w:rFonts w:eastAsia="Times New Roman"/>
                              </w:rPr>
                              <w:t xml:space="preserve"> shall be 20 MHz. </w:t>
                            </w:r>
                          </w:p>
                          <w:p w14:paraId="74E6ED6D"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Alternatively, equipment may implement a lower </w:t>
                            </w:r>
                            <w:r w:rsidRPr="00F4742D">
                              <w:rPr>
                                <w:rFonts w:eastAsia="Times New Roman"/>
                                <w:i/>
                              </w:rPr>
                              <w:t>Nominal Channel Bandwidth</w:t>
                            </w:r>
                            <w:r w:rsidRPr="00F4742D">
                              <w:rPr>
                                <w:rFonts w:eastAsia="Times New Roman"/>
                              </w:rPr>
                              <w:t xml:space="preserve"> with a minimum of 5 MHz, providing they still comply with the </w:t>
                            </w:r>
                            <w:r w:rsidRPr="00F4742D">
                              <w:rPr>
                                <w:rFonts w:eastAsia="Times New Roman"/>
                                <w:i/>
                              </w:rPr>
                              <w:t>Nominal Centre Frequencies</w:t>
                            </w:r>
                            <w:r w:rsidRPr="00F4742D">
                              <w:rPr>
                                <w:rFonts w:eastAsia="Times New Roman"/>
                              </w:rPr>
                              <w:t xml:space="preserve"> defined in clause 4.2.1 (20 MHz raster).</w:t>
                            </w:r>
                          </w:p>
                          <w:p w14:paraId="5A2F6F06"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Occupied Channel Bandwidth</w:t>
                            </w:r>
                            <w:r w:rsidRPr="00F4742D">
                              <w:rPr>
                                <w:rFonts w:eastAsia="Times New Roman"/>
                              </w:rPr>
                              <w:t xml:space="preserve"> shall be between 80 % and 100 % of the </w:t>
                            </w:r>
                            <w:r w:rsidRPr="00F4742D">
                              <w:rPr>
                                <w:rFonts w:eastAsia="Times New Roman"/>
                                <w:i/>
                              </w:rPr>
                              <w:t>Nominal Channel Bandwidth</w:t>
                            </w:r>
                            <w:r w:rsidRPr="00F4742D">
                              <w:rPr>
                                <w:rFonts w:eastAsia="Times New Roman"/>
                              </w:rPr>
                              <w:t xml:space="preserve">. In case of smart antenna systems (devices with multiple transmit chains) each of the transmit chains shall meet this requirement. The </w:t>
                            </w:r>
                            <w:r w:rsidRPr="00F4742D">
                              <w:rPr>
                                <w:rFonts w:eastAsia="Times New Roman"/>
                                <w:i/>
                              </w:rPr>
                              <w:t>Occupied Channel Bandwidth</w:t>
                            </w:r>
                            <w:r w:rsidRPr="00F4742D">
                              <w:rPr>
                                <w:rFonts w:eastAsia="Times New Roman"/>
                              </w:rPr>
                              <w:t xml:space="preserve"> might change with time/payload.</w:t>
                            </w:r>
                          </w:p>
                          <w:p w14:paraId="68C31FE7"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During a </w:t>
                            </w:r>
                            <w:r w:rsidRPr="00F4742D">
                              <w:rPr>
                                <w:rFonts w:eastAsia="Times New Roman"/>
                                <w:i/>
                              </w:rPr>
                              <w:t>Channel Occupancy Time</w:t>
                            </w:r>
                            <w:r w:rsidRPr="00F4742D">
                              <w:rPr>
                                <w:rFonts w:eastAsia="Times New Roman"/>
                              </w:rPr>
                              <w:t xml:space="preserve"> </w:t>
                            </w:r>
                            <w:r w:rsidRPr="00F4742D">
                              <w:rPr>
                                <w:rFonts w:eastAsia="Times New Roman"/>
                                <w:i/>
                              </w:rPr>
                              <w:t>(COT)</w:t>
                            </w:r>
                            <w:r w:rsidRPr="00F4742D">
                              <w:rPr>
                                <w:rFonts w:eastAsia="Times New Roman"/>
                              </w:rPr>
                              <w:t xml:space="preserve">, equipment may operate temporarily with an </w:t>
                            </w:r>
                            <w:r w:rsidRPr="00F4742D">
                              <w:rPr>
                                <w:rFonts w:eastAsia="Times New Roman"/>
                                <w:i/>
                              </w:rPr>
                              <w:t>Occupied Channel Bandwidth</w:t>
                            </w:r>
                            <w:r w:rsidRPr="00F4742D">
                              <w:rPr>
                                <w:rFonts w:eastAsia="Times New Roman"/>
                              </w:rPr>
                              <w:t xml:space="preserve"> of less than 80 % of its </w:t>
                            </w:r>
                            <w:r w:rsidRPr="00F4742D">
                              <w:rPr>
                                <w:rFonts w:eastAsia="Times New Roman"/>
                                <w:i/>
                              </w:rPr>
                              <w:t>Nominal Channel Bandwidth</w:t>
                            </w:r>
                            <w:r w:rsidRPr="00F4742D">
                              <w:rPr>
                                <w:rFonts w:eastAsia="Times New Roman"/>
                              </w:rPr>
                              <w:t xml:space="preserve"> with a minimum of 2 MHz. </w:t>
                            </w:r>
                          </w:p>
                          <w:p w14:paraId="448E0C59" w14:textId="77777777" w:rsidR="00D920EB" w:rsidRPr="009C5EB9" w:rsidRDefault="00D920EB" w:rsidP="00F474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7DE37C9A" id="Text Box 4" o:spid="_x0000_s1029" type="#_x0000_t202" style="width:463.1pt;height:3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">
                <v:textbox>
                  <w:txbxContent>
                    <w:p w14:paraId="00939078" w14:textId="77777777" w:rsidR="00D920EB" w:rsidRPr="00F4742D" w:rsidRDefault="00D920EB" w:rsidP="00F4742D">
                      <w:pPr>
                        <w:keepNext/>
                        <w:keepLines/>
                        <w:overflowPunct w:val="0"/>
                        <w:autoSpaceDE w:val="0"/>
                        <w:autoSpaceDN w:val="0"/>
                        <w:adjustRightInd w:val="0"/>
                        <w:spacing w:before="120"/>
                        <w:textAlignment w:val="baseline"/>
                        <w:outlineLvl w:val="2"/>
                        <w:rPr>
                          <w:rFonts w:ascii="Arial" w:eastAsia="Times New Roman" w:hAnsi="Arial"/>
                          <w:sz w:val="28"/>
                        </w:rPr>
                      </w:pPr>
                      <w:bookmarkStart w:id="31" w:name="_Toc477338042"/>
                      <w:bookmarkStart w:id="32" w:name="_Toc477344979"/>
                      <w:bookmarkStart w:id="33" w:name="_Toc477345206"/>
                      <w:bookmarkStart w:id="34" w:name="_Toc477345563"/>
                      <w:bookmarkStart w:id="35" w:name="_Toc477531201"/>
                      <w:bookmarkStart w:id="36" w:name="_Toc477531424"/>
                      <w:bookmarkStart w:id="37" w:name="_Toc477877059"/>
                      <w:bookmarkStart w:id="38" w:name="_Toc483217073"/>
                      <w:bookmarkStart w:id="39" w:name="_Toc483308560"/>
                      <w:bookmarkStart w:id="40" w:name="_Toc483308784"/>
                      <w:r w:rsidRPr="00F4742D">
                        <w:rPr>
                          <w:rFonts w:ascii="Arial" w:eastAsia="Times New Roman" w:hAnsi="Arial"/>
                          <w:sz w:val="28"/>
                        </w:rPr>
                        <w:t>4.2.2</w:t>
                      </w:r>
                      <w:r w:rsidRPr="00F4742D">
                        <w:rPr>
                          <w:rFonts w:ascii="Arial" w:eastAsia="Times New Roman" w:hAnsi="Arial"/>
                          <w:sz w:val="28"/>
                        </w:rPr>
                        <w:tab/>
                        <w:t xml:space="preserve">Nominal Channel Bandwidth and Occupied </w:t>
                      </w:r>
                      <w:bookmarkStart w:id="41" w:name="OLE_LINK5"/>
                      <w:r w:rsidRPr="00F4742D">
                        <w:rPr>
                          <w:rFonts w:ascii="Arial" w:eastAsia="Times New Roman" w:hAnsi="Arial"/>
                          <w:sz w:val="28"/>
                        </w:rPr>
                        <w:t>Channel Bandwidth</w:t>
                      </w:r>
                      <w:bookmarkEnd w:id="31"/>
                      <w:bookmarkEnd w:id="32"/>
                      <w:bookmarkEnd w:id="33"/>
                      <w:bookmarkEnd w:id="34"/>
                      <w:bookmarkEnd w:id="35"/>
                      <w:bookmarkEnd w:id="36"/>
                      <w:bookmarkEnd w:id="37"/>
                      <w:bookmarkEnd w:id="38"/>
                      <w:bookmarkEnd w:id="39"/>
                      <w:bookmarkEnd w:id="40"/>
                      <w:bookmarkEnd w:id="41"/>
                    </w:p>
                    <w:p w14:paraId="3819F1F5" w14:textId="77777777" w:rsidR="00D920EB" w:rsidRPr="00F4742D" w:rsidRDefault="00D920EB" w:rsidP="00F4742D">
                      <w:pPr>
                        <w:keepNext/>
                        <w:keepLines/>
                        <w:overflowPunct w:val="0"/>
                        <w:autoSpaceDE w:val="0"/>
                        <w:autoSpaceDN w:val="0"/>
                        <w:adjustRightInd w:val="0"/>
                        <w:spacing w:before="120"/>
                        <w:textAlignment w:val="baseline"/>
                        <w:outlineLvl w:val="3"/>
                        <w:rPr>
                          <w:rFonts w:ascii="Arial" w:eastAsia="Times New Roman" w:hAnsi="Arial"/>
                          <w:sz w:val="24"/>
                        </w:rPr>
                      </w:pPr>
                      <w:bookmarkStart w:id="42" w:name="_Toc477338043"/>
                      <w:bookmarkStart w:id="43" w:name="_Toc477344980"/>
                      <w:bookmarkStart w:id="44" w:name="_Toc477345207"/>
                      <w:bookmarkStart w:id="45" w:name="_Toc477345564"/>
                      <w:bookmarkStart w:id="46" w:name="_Toc477531202"/>
                      <w:bookmarkStart w:id="47" w:name="_Toc477531425"/>
                      <w:bookmarkStart w:id="48" w:name="_Toc477877060"/>
                      <w:bookmarkStart w:id="49" w:name="_Toc483217074"/>
                      <w:bookmarkStart w:id="50" w:name="_Toc483308561"/>
                      <w:bookmarkStart w:id="51" w:name="_Toc483308785"/>
                      <w:r w:rsidRPr="00F4742D">
                        <w:rPr>
                          <w:rFonts w:ascii="Arial" w:eastAsia="Times New Roman" w:hAnsi="Arial"/>
                          <w:sz w:val="24"/>
                        </w:rPr>
                        <w:t>4.2.2.1</w:t>
                      </w:r>
                      <w:r w:rsidRPr="00F4742D">
                        <w:rPr>
                          <w:rFonts w:ascii="Arial" w:eastAsia="Times New Roman" w:hAnsi="Arial"/>
                          <w:sz w:val="24"/>
                        </w:rPr>
                        <w:tab/>
                        <w:t>Definition</w:t>
                      </w:r>
                      <w:bookmarkEnd w:id="42"/>
                      <w:bookmarkEnd w:id="43"/>
                      <w:bookmarkEnd w:id="44"/>
                      <w:bookmarkEnd w:id="45"/>
                      <w:bookmarkEnd w:id="46"/>
                      <w:bookmarkEnd w:id="47"/>
                      <w:bookmarkEnd w:id="48"/>
                      <w:bookmarkEnd w:id="49"/>
                      <w:bookmarkEnd w:id="50"/>
                      <w:bookmarkEnd w:id="51"/>
                    </w:p>
                    <w:p w14:paraId="56641DD8"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Nominal Channel Bandwidth</w:t>
                      </w:r>
                      <w:r w:rsidRPr="00F4742D">
                        <w:rPr>
                          <w:rFonts w:eastAsia="Times New Roman"/>
                        </w:rPr>
                        <w:t xml:space="preserve"> is the widest band of frequencies, inclusive of guard bands, assigned to a single channel.</w:t>
                      </w:r>
                    </w:p>
                    <w:p w14:paraId="59D9C49A"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Occupied Channel Bandwidth</w:t>
                      </w:r>
                      <w:r w:rsidRPr="00F4742D">
                        <w:rPr>
                          <w:rFonts w:eastAsia="Times New Roman"/>
                        </w:rPr>
                        <w:t xml:space="preserve"> is the bandwidth containing 99 % of the power of the signal.</w:t>
                      </w:r>
                    </w:p>
                    <w:p w14:paraId="12583FAF" w14:textId="77777777" w:rsidR="00D920EB" w:rsidRPr="00F4742D" w:rsidRDefault="00D920EB" w:rsidP="00F4742D">
                      <w:pPr>
                        <w:keepNext/>
                        <w:keepLines/>
                        <w:overflowPunct w:val="0"/>
                        <w:autoSpaceDE w:val="0"/>
                        <w:autoSpaceDN w:val="0"/>
                        <w:adjustRightInd w:val="0"/>
                        <w:textAlignment w:val="baseline"/>
                        <w:rPr>
                          <w:rFonts w:eastAsia="Times New Roman"/>
                        </w:rPr>
                      </w:pPr>
                      <w:r w:rsidRPr="00F4742D">
                        <w:rPr>
                          <w:rFonts w:eastAsia="Times New Roman"/>
                        </w:rPr>
                        <w:t xml:space="preserve">When equipment has simultaneous transmissions in adjacent channels, these transmissions may be considered as one signal with an actual </w:t>
                      </w:r>
                      <w:r w:rsidRPr="00F4742D">
                        <w:rPr>
                          <w:rFonts w:eastAsia="Times New Roman"/>
                          <w:i/>
                        </w:rPr>
                        <w:t>Nominal Channel Bandwidth</w:t>
                      </w:r>
                      <w:r w:rsidRPr="00F4742D">
                        <w:rPr>
                          <w:rFonts w:eastAsia="Times New Roman"/>
                        </w:rPr>
                        <w:t xml:space="preserve"> of "n" times the individual </w:t>
                      </w:r>
                      <w:r w:rsidRPr="00F4742D">
                        <w:rPr>
                          <w:rFonts w:eastAsia="Times New Roman"/>
                          <w:i/>
                        </w:rPr>
                        <w:t>Nominal Channel Bandwidth</w:t>
                      </w:r>
                      <w:r w:rsidRPr="00F4742D">
                        <w:rPr>
                          <w:rFonts w:eastAsia="Times New Roman"/>
                        </w:rPr>
                        <w:t xml:space="preserve"> where "n" is the number of adjacent channels. When equipment has simultaneous transmissions in non-adjacent channels, each power envelope shall be considered separately.</w:t>
                      </w:r>
                    </w:p>
                    <w:p w14:paraId="5E8FDA17" w14:textId="77777777" w:rsidR="00D920EB" w:rsidRPr="00F4742D" w:rsidRDefault="00D920EB" w:rsidP="00F4742D">
                      <w:pPr>
                        <w:keepNext/>
                        <w:keepLines/>
                        <w:overflowPunct w:val="0"/>
                        <w:autoSpaceDE w:val="0"/>
                        <w:autoSpaceDN w:val="0"/>
                        <w:adjustRightInd w:val="0"/>
                        <w:spacing w:before="120"/>
                        <w:textAlignment w:val="baseline"/>
                        <w:outlineLvl w:val="3"/>
                        <w:rPr>
                          <w:rFonts w:ascii="Arial" w:eastAsia="Times New Roman" w:hAnsi="Arial"/>
                          <w:sz w:val="24"/>
                        </w:rPr>
                      </w:pPr>
                      <w:bookmarkStart w:id="52" w:name="_Toc477338044"/>
                      <w:bookmarkStart w:id="53" w:name="_Toc477344981"/>
                      <w:bookmarkStart w:id="54" w:name="_Toc477345208"/>
                      <w:bookmarkStart w:id="55" w:name="_Toc477345565"/>
                      <w:bookmarkStart w:id="56" w:name="_Toc477531203"/>
                      <w:bookmarkStart w:id="57" w:name="_Toc477531426"/>
                      <w:bookmarkStart w:id="58" w:name="_Toc477877061"/>
                      <w:bookmarkStart w:id="59" w:name="_Toc483217075"/>
                      <w:bookmarkStart w:id="60" w:name="_Toc483308562"/>
                      <w:bookmarkStart w:id="61" w:name="_Toc483308786"/>
                      <w:r w:rsidRPr="00F4742D">
                        <w:rPr>
                          <w:rFonts w:ascii="Arial" w:eastAsia="Times New Roman" w:hAnsi="Arial"/>
                          <w:sz w:val="24"/>
                        </w:rPr>
                        <w:t>4.2.2.2</w:t>
                      </w:r>
                      <w:r w:rsidRPr="00F4742D">
                        <w:rPr>
                          <w:rFonts w:ascii="Arial" w:eastAsia="Times New Roman" w:hAnsi="Arial"/>
                          <w:sz w:val="24"/>
                        </w:rPr>
                        <w:tab/>
                        <w:t>Limits</w:t>
                      </w:r>
                      <w:bookmarkEnd w:id="52"/>
                      <w:bookmarkEnd w:id="53"/>
                      <w:bookmarkEnd w:id="54"/>
                      <w:bookmarkEnd w:id="55"/>
                      <w:bookmarkEnd w:id="56"/>
                      <w:bookmarkEnd w:id="57"/>
                      <w:bookmarkEnd w:id="58"/>
                      <w:bookmarkEnd w:id="59"/>
                      <w:bookmarkEnd w:id="60"/>
                      <w:bookmarkEnd w:id="61"/>
                    </w:p>
                    <w:p w14:paraId="4FAE8310"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Nominal Channel Bandwidth</w:t>
                      </w:r>
                      <w:r w:rsidRPr="00F4742D">
                        <w:rPr>
                          <w:rFonts w:eastAsia="Times New Roman"/>
                        </w:rPr>
                        <w:t xml:space="preserve"> for a single </w:t>
                      </w:r>
                      <w:r w:rsidRPr="00F4742D">
                        <w:rPr>
                          <w:rFonts w:eastAsia="Times New Roman"/>
                          <w:i/>
                        </w:rPr>
                        <w:t>Operating Channel</w:t>
                      </w:r>
                      <w:r w:rsidRPr="00F4742D">
                        <w:rPr>
                          <w:rFonts w:eastAsia="Times New Roman"/>
                        </w:rPr>
                        <w:t xml:space="preserve"> shall be 20 </w:t>
                      </w:r>
                      <w:proofErr w:type="spellStart"/>
                      <w:r w:rsidRPr="00F4742D">
                        <w:rPr>
                          <w:rFonts w:eastAsia="Times New Roman"/>
                        </w:rPr>
                        <w:t>MHz.</w:t>
                      </w:r>
                      <w:proofErr w:type="spellEnd"/>
                      <w:r w:rsidRPr="00F4742D">
                        <w:rPr>
                          <w:rFonts w:eastAsia="Times New Roman"/>
                        </w:rPr>
                        <w:t xml:space="preserve"> </w:t>
                      </w:r>
                    </w:p>
                    <w:p w14:paraId="74E6ED6D"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Alternatively, equipment may implement a lower </w:t>
                      </w:r>
                      <w:r w:rsidRPr="00F4742D">
                        <w:rPr>
                          <w:rFonts w:eastAsia="Times New Roman"/>
                          <w:i/>
                        </w:rPr>
                        <w:t>Nominal Channel Bandwidth</w:t>
                      </w:r>
                      <w:r w:rsidRPr="00F4742D">
                        <w:rPr>
                          <w:rFonts w:eastAsia="Times New Roman"/>
                        </w:rPr>
                        <w:t xml:space="preserve"> with a minimum of 5 MHz, providing they still comply with the </w:t>
                      </w:r>
                      <w:r w:rsidRPr="00F4742D">
                        <w:rPr>
                          <w:rFonts w:eastAsia="Times New Roman"/>
                          <w:i/>
                        </w:rPr>
                        <w:t>Nominal Centre Frequencies</w:t>
                      </w:r>
                      <w:r w:rsidRPr="00F4742D">
                        <w:rPr>
                          <w:rFonts w:eastAsia="Times New Roman"/>
                        </w:rPr>
                        <w:t xml:space="preserve"> defined in clause 4.2.1 (20 MHz raster).</w:t>
                      </w:r>
                    </w:p>
                    <w:p w14:paraId="5A2F6F06"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Occupied Channel Bandwidth</w:t>
                      </w:r>
                      <w:r w:rsidRPr="00F4742D">
                        <w:rPr>
                          <w:rFonts w:eastAsia="Times New Roman"/>
                        </w:rPr>
                        <w:t xml:space="preserve"> shall be between 80 % and 100 % of the </w:t>
                      </w:r>
                      <w:r w:rsidRPr="00F4742D">
                        <w:rPr>
                          <w:rFonts w:eastAsia="Times New Roman"/>
                          <w:i/>
                        </w:rPr>
                        <w:t>Nominal Channel Bandwidth</w:t>
                      </w:r>
                      <w:r w:rsidRPr="00F4742D">
                        <w:rPr>
                          <w:rFonts w:eastAsia="Times New Roman"/>
                        </w:rPr>
                        <w:t xml:space="preserve">. In case of smart antenna systems (devices with multiple transmit chains) each of the transmit chains shall meet this requirement. The </w:t>
                      </w:r>
                      <w:r w:rsidRPr="00F4742D">
                        <w:rPr>
                          <w:rFonts w:eastAsia="Times New Roman"/>
                          <w:i/>
                        </w:rPr>
                        <w:t>Occupied Channel Bandwidth</w:t>
                      </w:r>
                      <w:r w:rsidRPr="00F4742D">
                        <w:rPr>
                          <w:rFonts w:eastAsia="Times New Roman"/>
                        </w:rPr>
                        <w:t xml:space="preserve"> might change with time/payload.</w:t>
                      </w:r>
                    </w:p>
                    <w:p w14:paraId="68C31FE7"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During a </w:t>
                      </w:r>
                      <w:r w:rsidRPr="00F4742D">
                        <w:rPr>
                          <w:rFonts w:eastAsia="Times New Roman"/>
                          <w:i/>
                        </w:rPr>
                        <w:t>Channel Occupancy Time</w:t>
                      </w:r>
                      <w:r w:rsidRPr="00F4742D">
                        <w:rPr>
                          <w:rFonts w:eastAsia="Times New Roman"/>
                        </w:rPr>
                        <w:t xml:space="preserve"> </w:t>
                      </w:r>
                      <w:r w:rsidRPr="00F4742D">
                        <w:rPr>
                          <w:rFonts w:eastAsia="Times New Roman"/>
                          <w:i/>
                        </w:rPr>
                        <w:t>(COT)</w:t>
                      </w:r>
                      <w:r w:rsidRPr="00F4742D">
                        <w:rPr>
                          <w:rFonts w:eastAsia="Times New Roman"/>
                        </w:rPr>
                        <w:t xml:space="preserve">, equipment may operate temporarily with an </w:t>
                      </w:r>
                      <w:r w:rsidRPr="00F4742D">
                        <w:rPr>
                          <w:rFonts w:eastAsia="Times New Roman"/>
                          <w:i/>
                        </w:rPr>
                        <w:t>Occupied Channel Bandwidth</w:t>
                      </w:r>
                      <w:r w:rsidRPr="00F4742D">
                        <w:rPr>
                          <w:rFonts w:eastAsia="Times New Roman"/>
                        </w:rPr>
                        <w:t xml:space="preserve"> of less than 80 % of its </w:t>
                      </w:r>
                      <w:r w:rsidRPr="00F4742D">
                        <w:rPr>
                          <w:rFonts w:eastAsia="Times New Roman"/>
                          <w:i/>
                        </w:rPr>
                        <w:t>Nominal Channel Bandwidth</w:t>
                      </w:r>
                      <w:r w:rsidRPr="00F4742D">
                        <w:rPr>
                          <w:rFonts w:eastAsia="Times New Roman"/>
                        </w:rPr>
                        <w:t xml:space="preserve"> with a minimum of 2 </w:t>
                      </w:r>
                      <w:proofErr w:type="spellStart"/>
                      <w:r w:rsidRPr="00F4742D">
                        <w:rPr>
                          <w:rFonts w:eastAsia="Times New Roman"/>
                        </w:rPr>
                        <w:t>MHz.</w:t>
                      </w:r>
                      <w:proofErr w:type="spellEnd"/>
                      <w:r w:rsidRPr="00F4742D">
                        <w:rPr>
                          <w:rFonts w:eastAsia="Times New Roman"/>
                        </w:rPr>
                        <w:t xml:space="preserve"> </w:t>
                      </w:r>
                    </w:p>
                    <w:p w14:paraId="448E0C59" w14:textId="77777777" w:rsidR="00D920EB" w:rsidRPr="009C5EB9" w:rsidRDefault="00D920EB" w:rsidP="00F4742D">
                      <w:pPr>
                        <w:rPr>
                          <w:rFonts w:eastAsia="Batang"/>
                          <w:b/>
                          <w:lang w:eastAsia="zh-CN"/>
                        </w:rPr>
                      </w:pPr>
                    </w:p>
                  </w:txbxContent>
                </v:textbox>
                <w10:anchorlock/>
              </v:shape>
            </w:pict>
          </mc:Fallback>
        </mc:AlternateContent>
      </w:r>
    </w:p>
    <w:p w14:paraId="36755530" w14:textId="0BDA9F80" w:rsidR="00DE3B48" w:rsidRDefault="00DE3B48" w:rsidP="00A265B5">
      <w:r>
        <w:t>Based on the above excerpt, the following scenarios may occur for the equipment (UE or gNB):</w:t>
      </w:r>
    </w:p>
    <w:p w14:paraId="69B084FD" w14:textId="5DDBFCCB" w:rsidR="00A265B5" w:rsidRPr="00DE3B48" w:rsidRDefault="00DE3B48" w:rsidP="00DE3B48">
      <w:pPr>
        <w:pStyle w:val="ListParagraph"/>
        <w:numPr>
          <w:ilvl w:val="0"/>
          <w:numId w:val="39"/>
        </w:numPr>
        <w:rPr>
          <w:sz w:val="20"/>
          <w:szCs w:val="20"/>
        </w:rPr>
      </w:pPr>
      <w:r>
        <w:rPr>
          <w:sz w:val="20"/>
          <w:szCs w:val="20"/>
        </w:rPr>
        <w:t>It</w:t>
      </w:r>
      <w:r w:rsidRPr="00DE3B48">
        <w:rPr>
          <w:sz w:val="20"/>
          <w:szCs w:val="20"/>
        </w:rPr>
        <w:t xml:space="preserve"> implements a nominal channel bandwidth of 20 MHz with </w:t>
      </w:r>
      <w:r>
        <w:rPr>
          <w:sz w:val="20"/>
          <w:szCs w:val="20"/>
        </w:rPr>
        <w:t>OCB</w:t>
      </w:r>
      <w:r w:rsidRPr="00DE3B48">
        <w:rPr>
          <w:sz w:val="20"/>
          <w:szCs w:val="20"/>
        </w:rPr>
        <w:t xml:space="preserve"> of at least 80% (</w:t>
      </w:r>
      <w:r w:rsidR="00123552">
        <w:rPr>
          <w:sz w:val="20"/>
          <w:szCs w:val="20"/>
        </w:rPr>
        <w:t>Scenario</w:t>
      </w:r>
      <w:r w:rsidRPr="00DE3B48">
        <w:rPr>
          <w:sz w:val="20"/>
          <w:szCs w:val="20"/>
        </w:rPr>
        <w:t xml:space="preserve"> A in Figure 1)</w:t>
      </w:r>
    </w:p>
    <w:p w14:paraId="6BD715F2" w14:textId="23E1254D" w:rsidR="00DE3B48" w:rsidRDefault="00DE3B48" w:rsidP="00DE3B48">
      <w:pPr>
        <w:pStyle w:val="ListParagraph"/>
        <w:numPr>
          <w:ilvl w:val="0"/>
          <w:numId w:val="39"/>
        </w:numPr>
        <w:rPr>
          <w:sz w:val="20"/>
          <w:szCs w:val="20"/>
        </w:rPr>
      </w:pPr>
      <w:r>
        <w:rPr>
          <w:sz w:val="20"/>
          <w:szCs w:val="20"/>
        </w:rPr>
        <w:t>It implements a lower nominal channel bandwidth with a minimum of 5 MHz placed on the 20 MHz raster (</w:t>
      </w:r>
      <w:r w:rsidR="00123552">
        <w:rPr>
          <w:sz w:val="20"/>
          <w:szCs w:val="20"/>
        </w:rPr>
        <w:t>Scenario</w:t>
      </w:r>
      <w:r>
        <w:rPr>
          <w:sz w:val="20"/>
          <w:szCs w:val="20"/>
        </w:rPr>
        <w:t xml:space="preserve"> B in Figure 1)</w:t>
      </w:r>
    </w:p>
    <w:p w14:paraId="4101E308" w14:textId="77B063FE" w:rsidR="00DE3B48" w:rsidRDefault="00DE3B48" w:rsidP="00DE3B48">
      <w:pPr>
        <w:pStyle w:val="ListParagraph"/>
        <w:numPr>
          <w:ilvl w:val="0"/>
          <w:numId w:val="39"/>
        </w:numPr>
        <w:rPr>
          <w:sz w:val="20"/>
          <w:szCs w:val="20"/>
        </w:rPr>
      </w:pPr>
      <w:r>
        <w:rPr>
          <w:sz w:val="20"/>
          <w:szCs w:val="20"/>
        </w:rPr>
        <w:t>It operates “</w:t>
      </w:r>
      <w:r w:rsidRPr="00FB3DCA">
        <w:rPr>
          <w:b/>
          <w:bCs/>
          <w:i/>
          <w:iCs/>
          <w:sz w:val="20"/>
          <w:szCs w:val="20"/>
        </w:rPr>
        <w:t>temporarily</w:t>
      </w:r>
      <w:r>
        <w:rPr>
          <w:sz w:val="20"/>
          <w:szCs w:val="20"/>
        </w:rPr>
        <w:t>” with an OCB of less than 80% of its nominal channel bandwidth with a minimum of 2 MHz. In this scenario, few cases can occur:</w:t>
      </w:r>
    </w:p>
    <w:p w14:paraId="44F9090D" w14:textId="5B441D93" w:rsidR="00DE3B48" w:rsidRDefault="00DE3B48" w:rsidP="00DE3B48">
      <w:pPr>
        <w:pStyle w:val="ListParagraph"/>
        <w:numPr>
          <w:ilvl w:val="1"/>
          <w:numId w:val="39"/>
        </w:numPr>
        <w:rPr>
          <w:sz w:val="20"/>
          <w:szCs w:val="20"/>
        </w:rPr>
      </w:pPr>
      <w:r>
        <w:rPr>
          <w:sz w:val="20"/>
          <w:szCs w:val="20"/>
        </w:rPr>
        <w:t>One chunk of 2 MHz is occupied (</w:t>
      </w:r>
      <w:r w:rsidR="00123552">
        <w:rPr>
          <w:sz w:val="20"/>
          <w:szCs w:val="20"/>
        </w:rPr>
        <w:t>Scenario</w:t>
      </w:r>
      <w:r>
        <w:rPr>
          <w:sz w:val="20"/>
          <w:szCs w:val="20"/>
        </w:rPr>
        <w:t xml:space="preserve"> C in Figure 1)</w:t>
      </w:r>
    </w:p>
    <w:p w14:paraId="381C424E" w14:textId="0F359614" w:rsidR="00DE3B48" w:rsidRDefault="00DE3B48" w:rsidP="00DE3B48">
      <w:pPr>
        <w:pStyle w:val="ListParagraph"/>
        <w:numPr>
          <w:ilvl w:val="1"/>
          <w:numId w:val="39"/>
        </w:numPr>
        <w:rPr>
          <w:sz w:val="20"/>
          <w:szCs w:val="20"/>
        </w:rPr>
      </w:pPr>
      <w:r>
        <w:rPr>
          <w:sz w:val="20"/>
          <w:szCs w:val="20"/>
        </w:rPr>
        <w:t xml:space="preserve">Few chunks of 2/4/8 MHz are </w:t>
      </w:r>
      <w:r w:rsidR="00F74723">
        <w:rPr>
          <w:sz w:val="20"/>
          <w:szCs w:val="20"/>
        </w:rPr>
        <w:t xml:space="preserve">FDM’ed </w:t>
      </w:r>
      <w:r>
        <w:rPr>
          <w:sz w:val="20"/>
          <w:szCs w:val="20"/>
        </w:rPr>
        <w:t xml:space="preserve">by one or more equipments such that OCB </w:t>
      </w:r>
      <w:r w:rsidR="00F74723">
        <w:rPr>
          <w:sz w:val="20"/>
          <w:szCs w:val="20"/>
        </w:rPr>
        <w:t xml:space="preserve">is still less than 80% </w:t>
      </w:r>
      <w:r>
        <w:rPr>
          <w:sz w:val="20"/>
          <w:szCs w:val="20"/>
        </w:rPr>
        <w:t>(not shown in Figure 1)</w:t>
      </w:r>
    </w:p>
    <w:p w14:paraId="33105FFD" w14:textId="17593322" w:rsidR="00DE3B48" w:rsidRDefault="00123552" w:rsidP="00DE3B48">
      <w:pPr>
        <w:pStyle w:val="ListParagraph"/>
        <w:numPr>
          <w:ilvl w:val="1"/>
          <w:numId w:val="39"/>
        </w:numPr>
        <w:rPr>
          <w:sz w:val="20"/>
          <w:szCs w:val="20"/>
        </w:rPr>
      </w:pPr>
      <w:r>
        <w:rPr>
          <w:sz w:val="20"/>
          <w:szCs w:val="20"/>
        </w:rPr>
        <w:t>Few c</w:t>
      </w:r>
      <w:r w:rsidR="00F74723">
        <w:rPr>
          <w:sz w:val="20"/>
          <w:szCs w:val="20"/>
        </w:rPr>
        <w:t>hunks of 2/4/8 MHz are FDM’ed by one or more equipments such that OCB is above 80% (</w:t>
      </w:r>
      <w:r>
        <w:rPr>
          <w:sz w:val="20"/>
          <w:szCs w:val="20"/>
        </w:rPr>
        <w:t>Scenario</w:t>
      </w:r>
      <w:r w:rsidR="00F74723">
        <w:rPr>
          <w:sz w:val="20"/>
          <w:szCs w:val="20"/>
        </w:rPr>
        <w:t xml:space="preserve"> D in Figure 1)</w:t>
      </w:r>
    </w:p>
    <w:p w14:paraId="16A7CA52" w14:textId="1E5DD7DA" w:rsidR="00F74723" w:rsidRDefault="00F74723" w:rsidP="00F74723"/>
    <w:p w14:paraId="112E7661" w14:textId="3239EA48" w:rsidR="00766B32" w:rsidRPr="00766B32" w:rsidRDefault="00766B32" w:rsidP="00F74723">
      <w:pPr>
        <w:rPr>
          <w:b/>
          <w:bCs/>
        </w:rPr>
      </w:pPr>
      <w:r w:rsidRPr="00766B32">
        <w:rPr>
          <w:b/>
          <w:bCs/>
        </w:rPr>
        <w:t>Observation 1. ETSI BRAN requirements on nominal channel BW and OCB can be summarized as follows:</w:t>
      </w:r>
    </w:p>
    <w:p w14:paraId="72DD93EF" w14:textId="6BEB7E9B" w:rsidR="00766B32" w:rsidRPr="00766B32" w:rsidRDefault="00766B32" w:rsidP="00766B32">
      <w:pPr>
        <w:pStyle w:val="ListParagraph"/>
        <w:numPr>
          <w:ilvl w:val="0"/>
          <w:numId w:val="40"/>
        </w:numPr>
        <w:rPr>
          <w:b/>
          <w:bCs/>
          <w:sz w:val="20"/>
          <w:szCs w:val="20"/>
        </w:rPr>
      </w:pPr>
      <w:r w:rsidRPr="00766B32">
        <w:rPr>
          <w:b/>
          <w:bCs/>
          <w:sz w:val="20"/>
          <w:szCs w:val="20"/>
        </w:rPr>
        <w:t>The nominal channel BW is 20 MHz and OCB shall be above 80%.</w:t>
      </w:r>
    </w:p>
    <w:p w14:paraId="4464EBAE" w14:textId="155DFA6F" w:rsidR="00766B32" w:rsidRPr="00766B32" w:rsidRDefault="00766B32" w:rsidP="00766B32">
      <w:pPr>
        <w:pStyle w:val="ListParagraph"/>
        <w:numPr>
          <w:ilvl w:val="0"/>
          <w:numId w:val="40"/>
        </w:numPr>
        <w:rPr>
          <w:b/>
          <w:bCs/>
          <w:sz w:val="20"/>
          <w:szCs w:val="20"/>
        </w:rPr>
      </w:pPr>
      <w:r w:rsidRPr="00766B32">
        <w:rPr>
          <w:b/>
          <w:bCs/>
          <w:sz w:val="20"/>
          <w:szCs w:val="20"/>
        </w:rPr>
        <w:t>An equipment may alternatively implement a lower nominal channel BW with a minimum of 5 MHz placed on the 20 MHz rasters.</w:t>
      </w:r>
    </w:p>
    <w:p w14:paraId="515D22DB" w14:textId="3DE63FBD" w:rsidR="00766B32" w:rsidRPr="00766B32" w:rsidRDefault="00766B32" w:rsidP="00766B32">
      <w:pPr>
        <w:pStyle w:val="ListParagraph"/>
        <w:numPr>
          <w:ilvl w:val="0"/>
          <w:numId w:val="40"/>
        </w:numPr>
        <w:rPr>
          <w:b/>
          <w:bCs/>
          <w:sz w:val="20"/>
          <w:szCs w:val="20"/>
        </w:rPr>
      </w:pPr>
      <w:r w:rsidRPr="00766B32">
        <w:rPr>
          <w:b/>
          <w:bCs/>
          <w:sz w:val="20"/>
          <w:szCs w:val="20"/>
        </w:rPr>
        <w:t>An equipment may operate temporarily with an OCB of less than 80% with a minimum of 2 MHz.</w:t>
      </w:r>
    </w:p>
    <w:p w14:paraId="452818A4" w14:textId="77777777" w:rsidR="00766B32" w:rsidRDefault="00766B32" w:rsidP="00766B32"/>
    <w:p w14:paraId="1B485DFA" w14:textId="472B59F7" w:rsidR="00F74723" w:rsidRDefault="00123552" w:rsidP="00F74723">
      <w:r>
        <w:t>Scenario</w:t>
      </w:r>
      <w:r w:rsidR="00F74723">
        <w:t xml:space="preserve"> (A) corresponds to typical operation in unlicensed band. Since OCB of at least 80% is met, RSSI measurements with wideband or narrowband result in the similar outcome. This is no different than existing Release 15 measurements (RSRP/RSRQ/SINR) in which UE makes measurements based on SSB BW for the entire BWP. If </w:t>
      </w:r>
      <w:r w:rsidR="00946EA0">
        <w:t xml:space="preserve">RSRP (power metric) or </w:t>
      </w:r>
      <w:r w:rsidR="00F74723">
        <w:t xml:space="preserve">RSRQ/SINR (quality metrics) are allowed to be measured </w:t>
      </w:r>
      <w:r w:rsidR="00946EA0">
        <w:t>in</w:t>
      </w:r>
      <w:r w:rsidR="00F74723">
        <w:t xml:space="preserve"> NB</w:t>
      </w:r>
      <w:r w:rsidR="00946EA0">
        <w:t xml:space="preserve"> to represent UE’s BWP</w:t>
      </w:r>
      <w:r w:rsidR="00F74723">
        <w:t>, RSSI (</w:t>
      </w:r>
      <w:r w:rsidR="00946EA0">
        <w:t xml:space="preserve">power metric) should be similar. Placement of measurement BW within the OCB should be left to UE implementation, but a logical choice appears to be centered on the 20 MHz raster. </w:t>
      </w:r>
    </w:p>
    <w:p w14:paraId="6E8526D6" w14:textId="1F5CD1E2" w:rsidR="00946EA0" w:rsidRDefault="00123552" w:rsidP="00F74723">
      <w:r>
        <w:t>Scenario</w:t>
      </w:r>
      <w:r w:rsidR="00946EA0">
        <w:t xml:space="preserve"> (B) corresponds to atypical operation in unlicensed band (e.g,. microphones). Given nominal channel bandwidth of at least 5 MHz, </w:t>
      </w:r>
      <w:r w:rsidR="001C2357">
        <w:t xml:space="preserve">OCB should at least be 4 MHz. If a UE performs WB RSSI measurement, it actually dilutes the true RSSI value and underestimates it by a factor of </w:t>
      </w:r>
      <w:r w:rsidR="00946EA0">
        <w:t xml:space="preserve"> </w:t>
      </w:r>
      <w:r w:rsidR="001C2357">
        <w:t xml:space="preserve">~7 dB. On the other hand, a UE that uses NB RSSI measurement (e.g., SSB BW) reports the RSSI results more or less accurately for 15 kHz SCS or under-reports it by a factor of ~ 1.6 dB for 30 kHz SCS assuming it places the measurement BW on the center of the 20 MHz raster. Either way, NB RSSI measurement outperforms WB RSSI measurement in </w:t>
      </w:r>
      <w:r w:rsidR="002D28B4">
        <w:t>scenario</w:t>
      </w:r>
      <w:r w:rsidR="001C2357">
        <w:t xml:space="preserve"> (B). </w:t>
      </w:r>
    </w:p>
    <w:p w14:paraId="36DC91E1" w14:textId="77777777" w:rsidR="00F74723" w:rsidRDefault="00F74723" w:rsidP="00F74723">
      <w:pPr>
        <w:keepNext/>
      </w:pPr>
      <w:r>
        <w:object w:dxaOrig="10522" w:dyaOrig="5596" w14:anchorId="67FD4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254.7pt" o:ole="">
            <v:imagedata r:id="rId8" o:title=""/>
          </v:shape>
          <o:OLEObject Type="Embed" ProgID="Visio.Drawing.11" ShapeID="_x0000_i1025" DrawAspect="Content" ObjectID="_1634725632" r:id="rId9"/>
        </w:object>
      </w:r>
    </w:p>
    <w:p w14:paraId="7E0AAA45" w14:textId="681D58FE" w:rsidR="00F74723" w:rsidRPr="00F74723" w:rsidRDefault="00F74723" w:rsidP="00F74723">
      <w:pPr>
        <w:pStyle w:val="Caption"/>
        <w:jc w:val="center"/>
      </w:pPr>
      <w:r>
        <w:t xml:space="preserve">Figure </w:t>
      </w:r>
      <w:r>
        <w:fldChar w:fldCharType="begin"/>
      </w:r>
      <w:r>
        <w:instrText xml:space="preserve"> SEQ Figure \* ARABIC </w:instrText>
      </w:r>
      <w:r>
        <w:fldChar w:fldCharType="separate"/>
      </w:r>
      <w:r w:rsidR="000D150F">
        <w:rPr>
          <w:noProof/>
        </w:rPr>
        <w:t>1</w:t>
      </w:r>
      <w:r>
        <w:fldChar w:fldCharType="end"/>
      </w:r>
      <w:r>
        <w:t xml:space="preserve"> OCB scenarios vs. RSSI Measurement BW</w:t>
      </w:r>
    </w:p>
    <w:p w14:paraId="78BE8247" w14:textId="328BFE45" w:rsidR="004E360C" w:rsidRPr="00FB3DCA" w:rsidRDefault="002D28B4" w:rsidP="00773E3B">
      <w:pPr>
        <w:rPr>
          <w:lang w:val="en-US"/>
        </w:rPr>
      </w:pPr>
      <w:r>
        <w:rPr>
          <w:lang w:val="en-US"/>
        </w:rPr>
        <w:t>Scenarios</w:t>
      </w:r>
      <w:r w:rsidR="005E19BE" w:rsidRPr="00FB3DCA">
        <w:rPr>
          <w:lang w:val="en-US"/>
        </w:rPr>
        <w:t xml:space="preserve"> (C) </w:t>
      </w:r>
      <w:r w:rsidR="00F03A24" w:rsidRPr="00FB3DCA">
        <w:rPr>
          <w:lang w:val="en-US"/>
        </w:rPr>
        <w:t xml:space="preserve">and (D) (and </w:t>
      </w:r>
      <w:r>
        <w:rPr>
          <w:lang w:val="en-US"/>
        </w:rPr>
        <w:t>those</w:t>
      </w:r>
      <w:r w:rsidR="00F03A24" w:rsidRPr="00FB3DCA">
        <w:rPr>
          <w:lang w:val="en-US"/>
        </w:rPr>
        <w:t xml:space="preserve"> in between not shown in Figure 1) </w:t>
      </w:r>
      <w:r w:rsidR="005E19BE" w:rsidRPr="00FB3DCA">
        <w:rPr>
          <w:lang w:val="en-US"/>
        </w:rPr>
        <w:t>correspond to WiFi 802.11ax operation in which WiFi Access Point (AP) can allocate a minimum of 2 MHz to a station (STA)</w:t>
      </w:r>
      <w:r w:rsidR="00F03A24" w:rsidRPr="00FB3DCA">
        <w:rPr>
          <w:lang w:val="en-US"/>
        </w:rPr>
        <w:t xml:space="preserve"> using the “temporary” OCB rule. The allocation can also be 4 or 8 MHz. As it is clearly stated in [5], this behavior is temporar</w:t>
      </w:r>
      <w:r w:rsidR="00FB3DCA">
        <w:rPr>
          <w:lang w:val="en-US"/>
        </w:rPr>
        <w:t>y and in the long term, OCB rules must be obeyed</w:t>
      </w:r>
      <w:r w:rsidR="00F03A24" w:rsidRPr="00FB3DCA">
        <w:rPr>
          <w:lang w:val="en-US"/>
        </w:rPr>
        <w:t xml:space="preserve">. In our view, RSSI measurements, configured by NW through RRC configuration, is </w:t>
      </w:r>
      <w:r w:rsidR="00FB3DCA">
        <w:rPr>
          <w:lang w:val="en-US"/>
        </w:rPr>
        <w:t xml:space="preserve">intended to measure long term behaviors. </w:t>
      </w:r>
    </w:p>
    <w:p w14:paraId="0D23D75D" w14:textId="5D5F9DFF" w:rsidR="00773E3B" w:rsidRDefault="00F03A24" w:rsidP="00773E3B">
      <w:pPr>
        <w:rPr>
          <w:lang w:val="en-US"/>
        </w:rPr>
      </w:pPr>
      <w:r w:rsidRPr="00FB3DCA">
        <w:rPr>
          <w:lang w:val="en-US"/>
        </w:rPr>
        <w:t xml:space="preserve">Nonetheless, let us consider </w:t>
      </w:r>
      <w:r w:rsidR="002D28B4">
        <w:rPr>
          <w:lang w:val="en-US"/>
        </w:rPr>
        <w:t>scenario</w:t>
      </w:r>
      <w:r w:rsidRPr="00FB3DCA">
        <w:rPr>
          <w:lang w:val="en-US"/>
        </w:rPr>
        <w:t xml:space="preserve"> (C) from NB vs. WB measurement perspective. A UE that performs NB RSSI measurements may completely miss </w:t>
      </w:r>
      <w:r w:rsidR="004E360C" w:rsidRPr="00FB3DCA">
        <w:rPr>
          <w:lang w:val="en-US"/>
        </w:rPr>
        <w:t xml:space="preserve">the temporary 2 MHz allocation and report RSSI corresponding to background noise in the worst case. It can also catch the temporary 2 MHz allocation by luck and report an RSSI estimate much closer to the true value </w:t>
      </w:r>
      <w:r w:rsidR="00935E0F">
        <w:rPr>
          <w:lang w:val="en-US"/>
        </w:rPr>
        <w:t xml:space="preserve">in the best case. In contrast, </w:t>
      </w:r>
      <w:r w:rsidR="004E360C" w:rsidRPr="00FB3DCA">
        <w:rPr>
          <w:lang w:val="en-US"/>
        </w:rPr>
        <w:t xml:space="preserve">a UE that does WB RSSI measurement </w:t>
      </w:r>
      <w:r w:rsidR="002D28B4">
        <w:rPr>
          <w:lang w:val="en-US"/>
        </w:rPr>
        <w:t xml:space="preserve">always </w:t>
      </w:r>
      <w:r w:rsidR="004E360C" w:rsidRPr="00FB3DCA">
        <w:rPr>
          <w:lang w:val="en-US"/>
        </w:rPr>
        <w:t xml:space="preserve">under-estimates it by a factor of 10 dB. In our opinion, both NB measurements (in case of complete miss) and WB measurements are useless and not much different. </w:t>
      </w:r>
      <w:r w:rsidRPr="00FB3DCA">
        <w:rPr>
          <w:lang w:val="en-US"/>
        </w:rPr>
        <w:t xml:space="preserve"> </w:t>
      </w:r>
      <w:r w:rsidR="00FB3DCA" w:rsidRPr="00FB3DCA">
        <w:rPr>
          <w:lang w:val="en-US"/>
        </w:rPr>
        <w:t xml:space="preserve">In WiFi 802.11ax, </w:t>
      </w:r>
      <w:r w:rsidR="002D28B4">
        <w:rPr>
          <w:lang w:val="en-US"/>
        </w:rPr>
        <w:t>scenario</w:t>
      </w:r>
      <w:r w:rsidR="00FB3DCA" w:rsidRPr="00FB3DCA">
        <w:rPr>
          <w:lang w:val="en-US"/>
        </w:rPr>
        <w:t xml:space="preserve"> (D) is more realistic as AP shares the available spectrum </w:t>
      </w:r>
      <w:r w:rsidR="002D28B4">
        <w:rPr>
          <w:lang w:val="en-US"/>
        </w:rPr>
        <w:t xml:space="preserve">efficiently </w:t>
      </w:r>
      <w:r w:rsidR="00FB3DCA" w:rsidRPr="00FB3DCA">
        <w:rPr>
          <w:lang w:val="en-US"/>
        </w:rPr>
        <w:t xml:space="preserve">with a few STAs by FDM’ing smaller allocations to each. As more STAs are multiplexed (different colors in Figure 1), </w:t>
      </w:r>
      <w:r w:rsidR="002D28B4">
        <w:rPr>
          <w:lang w:val="en-US"/>
        </w:rPr>
        <w:t>scenario</w:t>
      </w:r>
      <w:r w:rsidR="00FB3DCA" w:rsidRPr="00FB3DCA">
        <w:rPr>
          <w:lang w:val="en-US"/>
        </w:rPr>
        <w:t xml:space="preserve"> (D) approaches </w:t>
      </w:r>
      <w:r w:rsidR="002D28B4">
        <w:rPr>
          <w:lang w:val="en-US"/>
        </w:rPr>
        <w:t>scenario</w:t>
      </w:r>
      <w:r w:rsidR="00FB3DCA" w:rsidRPr="00FB3DCA">
        <w:rPr>
          <w:lang w:val="en-US"/>
        </w:rPr>
        <w:t xml:space="preserve"> (B) and </w:t>
      </w:r>
      <w:r w:rsidR="00D920EB">
        <w:rPr>
          <w:lang w:val="en-US"/>
        </w:rPr>
        <w:t xml:space="preserve">then </w:t>
      </w:r>
      <w:r w:rsidR="002D28B4">
        <w:rPr>
          <w:lang w:val="en-US"/>
        </w:rPr>
        <w:t>scenario</w:t>
      </w:r>
      <w:r w:rsidR="00FB3DCA" w:rsidRPr="00FB3DCA">
        <w:rPr>
          <w:lang w:val="en-US"/>
        </w:rPr>
        <w:t xml:space="preserve"> (A) which were already discussed above. </w:t>
      </w:r>
    </w:p>
    <w:p w14:paraId="383D2A8F" w14:textId="42FD326A" w:rsidR="003572BF" w:rsidRPr="003572BF" w:rsidRDefault="003572BF" w:rsidP="00773E3B">
      <w:pPr>
        <w:rPr>
          <w:b/>
          <w:bCs/>
          <w:lang w:val="en-US"/>
        </w:rPr>
      </w:pPr>
      <w:r w:rsidRPr="003572BF">
        <w:rPr>
          <w:b/>
          <w:bCs/>
          <w:lang w:val="en-US"/>
        </w:rPr>
        <w:lastRenderedPageBreak/>
        <w:t>Observation 2. Comparing WB vs NB RSSI measurement performance in the scenarios outlined in Observation 1 and Figure 1:</w:t>
      </w:r>
    </w:p>
    <w:p w14:paraId="0683DBA3" w14:textId="3066588A" w:rsidR="003572BF" w:rsidRPr="003572BF" w:rsidRDefault="003572BF" w:rsidP="003572BF">
      <w:pPr>
        <w:pStyle w:val="ListParagraph"/>
        <w:numPr>
          <w:ilvl w:val="0"/>
          <w:numId w:val="41"/>
        </w:numPr>
        <w:rPr>
          <w:b/>
          <w:bCs/>
          <w:sz w:val="20"/>
          <w:szCs w:val="20"/>
        </w:rPr>
      </w:pPr>
      <w:r w:rsidRPr="003572BF">
        <w:rPr>
          <w:b/>
          <w:bCs/>
          <w:sz w:val="20"/>
          <w:szCs w:val="20"/>
        </w:rPr>
        <w:t>When nominal channel BW is 20 MHz and OCB requirements are met, WB and NB RSSI measurements have similar outcome. NB RSSI measurements should be acceptable analogous to NB measurements of RSRP/RSRQ/SINR.</w:t>
      </w:r>
    </w:p>
    <w:p w14:paraId="615F6D17" w14:textId="66DE8385" w:rsidR="003572BF" w:rsidRPr="003572BF" w:rsidRDefault="003572BF" w:rsidP="003572BF">
      <w:pPr>
        <w:pStyle w:val="ListParagraph"/>
        <w:numPr>
          <w:ilvl w:val="0"/>
          <w:numId w:val="41"/>
        </w:numPr>
        <w:rPr>
          <w:b/>
          <w:bCs/>
          <w:sz w:val="20"/>
          <w:szCs w:val="20"/>
        </w:rPr>
      </w:pPr>
      <w:r w:rsidRPr="003572BF">
        <w:rPr>
          <w:b/>
          <w:bCs/>
          <w:sz w:val="20"/>
          <w:szCs w:val="20"/>
        </w:rPr>
        <w:t>When nominal channel BW is 5 MHz, NB RSSI measurements are more accurate than WB RSSI measurements which can under-estimate RSSI by a factor of ~7 dB.</w:t>
      </w:r>
    </w:p>
    <w:p w14:paraId="01687D6E" w14:textId="0E842B57" w:rsidR="003572BF" w:rsidRDefault="003572BF" w:rsidP="003572BF">
      <w:pPr>
        <w:pStyle w:val="ListParagraph"/>
        <w:numPr>
          <w:ilvl w:val="0"/>
          <w:numId w:val="41"/>
        </w:numPr>
        <w:rPr>
          <w:b/>
          <w:bCs/>
          <w:sz w:val="20"/>
          <w:szCs w:val="20"/>
        </w:rPr>
      </w:pPr>
      <w:r w:rsidRPr="003572BF">
        <w:rPr>
          <w:b/>
          <w:bCs/>
          <w:sz w:val="20"/>
          <w:szCs w:val="20"/>
        </w:rPr>
        <w:t xml:space="preserve">When OCB requirements are temporarily not met and allocation in 20 MHz spectrum is sparse, both WB and NB RSSI measurements perform poorly. When allocation becomes </w:t>
      </w:r>
      <w:r>
        <w:rPr>
          <w:b/>
          <w:bCs/>
          <w:sz w:val="20"/>
          <w:szCs w:val="20"/>
        </w:rPr>
        <w:t xml:space="preserve">denser and </w:t>
      </w:r>
      <w:r w:rsidRPr="003572BF">
        <w:rPr>
          <w:b/>
          <w:bCs/>
          <w:sz w:val="20"/>
          <w:szCs w:val="20"/>
        </w:rPr>
        <w:t xml:space="preserve">more efficient, WB and NB RSSI measurements have similar outcome. </w:t>
      </w:r>
    </w:p>
    <w:p w14:paraId="7F7F5FE6" w14:textId="112FA90E" w:rsidR="003572BF" w:rsidRDefault="003572BF" w:rsidP="003572BF">
      <w:pPr>
        <w:rPr>
          <w:b/>
          <w:bCs/>
        </w:rPr>
      </w:pPr>
    </w:p>
    <w:p w14:paraId="6C753B26" w14:textId="0197659D" w:rsidR="00A84A7B" w:rsidRDefault="00A84A7B" w:rsidP="003572BF">
      <w:r>
        <w:t xml:space="preserve">We now turn our attention to RSSI measurement in time resources where other NR-U UEs transmit in UL. </w:t>
      </w:r>
      <w:r w:rsidR="000D150F">
        <w:t xml:space="preserve">The UL transmission in NR-U is based on interlace structure as in eLAA with </w:t>
      </w:r>
      <m:oMath>
        <m:r>
          <w:rPr>
            <w:rFonts w:ascii="Cambria Math" w:hAnsi="Cambria Math"/>
          </w:rPr>
          <m:t>M</m:t>
        </m:r>
      </m:oMath>
      <w:r w:rsidR="000D150F">
        <w:t xml:space="preserve"> interlaces with </w:t>
      </w:r>
      <m:oMath>
        <m:r>
          <w:rPr>
            <w:rFonts w:ascii="Cambria Math" w:hAnsi="Cambria Math"/>
          </w:rPr>
          <m:t>N</m:t>
        </m:r>
      </m:oMath>
      <w:r w:rsidR="000D150F">
        <w:t xml:space="preserve"> PRB per each interlace. For 15 kHz SCS, </w:t>
      </w:r>
      <m:oMath>
        <m:r>
          <w:rPr>
            <w:rFonts w:ascii="Cambria Math" w:hAnsi="Cambria Math"/>
          </w:rPr>
          <m:t>M=10</m:t>
        </m:r>
      </m:oMath>
      <w:r w:rsidR="000D150F">
        <w:t xml:space="preserve"> and </w:t>
      </w:r>
      <m:oMath>
        <m:r>
          <w:rPr>
            <w:rFonts w:ascii="Cambria Math" w:hAnsi="Cambria Math"/>
          </w:rPr>
          <m:t>N={10,11}</m:t>
        </m:r>
      </m:oMath>
      <w:r w:rsidR="000D150F">
        <w:t xml:space="preserve">. For 30 kHz SCS, </w:t>
      </w:r>
      <m:oMath>
        <m:r>
          <w:rPr>
            <w:rFonts w:ascii="Cambria Math" w:hAnsi="Cambria Math"/>
          </w:rPr>
          <m:t>M=5</m:t>
        </m:r>
      </m:oMath>
      <w:r w:rsidR="000D150F">
        <w:t xml:space="preserve"> and </w:t>
      </w:r>
      <m:oMath>
        <m:r>
          <w:rPr>
            <w:rFonts w:ascii="Cambria Math" w:hAnsi="Cambria Math"/>
          </w:rPr>
          <m:t>N={10,11}</m:t>
        </m:r>
      </m:oMath>
      <w:r w:rsidR="000D150F">
        <w:t xml:space="preserve">. Figure 2 illustrates the interlace structure in these two scenarios with two UE’s of different power levels occupying interlace 0 and 2. </w:t>
      </w:r>
    </w:p>
    <w:p w14:paraId="69C10055" w14:textId="2B39290E" w:rsidR="000D150F" w:rsidRDefault="000D150F" w:rsidP="000D150F">
      <w:pPr>
        <w:keepNext/>
        <w:jc w:val="center"/>
      </w:pPr>
      <w:r>
        <w:object w:dxaOrig="7282" w:dyaOrig="7054" w14:anchorId="0EDC0F07">
          <v:shape id="_x0000_i1026" type="#_x0000_t75" style="width:364.3pt;height:352.5pt" o:ole="">
            <v:imagedata r:id="rId10" o:title=""/>
          </v:shape>
          <o:OLEObject Type="Embed" ProgID="Visio.Drawing.11" ShapeID="_x0000_i1026" DrawAspect="Content" ObjectID="_1634725633" r:id="rId11"/>
        </w:object>
      </w:r>
    </w:p>
    <w:p w14:paraId="2821DB54" w14:textId="4ADDCE2E" w:rsidR="000D150F" w:rsidRDefault="000D150F" w:rsidP="000D150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NR-U UL interlace structure for 15 and 30 kHz SCS</w:t>
      </w:r>
    </w:p>
    <w:p w14:paraId="3A3BA602" w14:textId="77777777" w:rsidR="000D150F" w:rsidRPr="000D150F" w:rsidRDefault="000D150F" w:rsidP="000D150F"/>
    <w:p w14:paraId="4BE254CA" w14:textId="77777777" w:rsidR="00F30D78" w:rsidRDefault="00F30D78" w:rsidP="003572BF">
      <w:r>
        <w:t>With measurement BW equal to SSB bandwidth (i.e., 20 PRB), an integer number of clusters can be caught in both 15 kHz and 30 kHz SCS scenarios. In 15 kHz SCS, two clusters are measured. In 30 kHz, four clusters are measured. The outcome is similar to wideband measurement except for more averaging of noise in wideband measurement. However, as mentioned above, RSRP/RSRQ/SINR are also measured with narrow bandwidths so it is hard to justify that RSSI measurement would require a higher processing gain.</w:t>
      </w:r>
    </w:p>
    <w:p w14:paraId="58D3AF65" w14:textId="35EE8091" w:rsidR="00F30D78" w:rsidRPr="00F30D78" w:rsidRDefault="00F30D78" w:rsidP="003572BF">
      <w:pPr>
        <w:rPr>
          <w:b/>
          <w:bCs/>
        </w:rPr>
      </w:pPr>
      <w:r w:rsidRPr="00F30D78">
        <w:rPr>
          <w:b/>
          <w:bCs/>
        </w:rPr>
        <w:t xml:space="preserve">Observation 3. The outcome of RSSI measurement of NR-U UL transmission with interlace structure is the same as wideband measurement even if measurement is done with SSB bandwidth (20 PRBs) since SSB bandwidth catches an integer number of clusters in both 15 and 30 kHz SCS.   </w:t>
      </w:r>
    </w:p>
    <w:p w14:paraId="40D2EC1D" w14:textId="61FD9896" w:rsidR="003572BF" w:rsidRDefault="003572BF" w:rsidP="003572BF">
      <w:r>
        <w:lastRenderedPageBreak/>
        <w:t xml:space="preserve">Hence, for all intents and purposes of RSSI/CO measurements, NB measurements are sufficient </w:t>
      </w:r>
      <w:r w:rsidR="00842335">
        <w:t>and, in some cases, even preferable to WB measurements. We reiterate our proposal from [3]:</w:t>
      </w:r>
    </w:p>
    <w:p w14:paraId="4A6136E7" w14:textId="5BE34DD2" w:rsidR="003572BF" w:rsidRPr="00842335" w:rsidRDefault="00842335" w:rsidP="00842335">
      <w:pPr>
        <w:rPr>
          <w:b/>
          <w:bCs/>
        </w:rPr>
      </w:pPr>
      <w:r w:rsidRPr="00842335">
        <w:rPr>
          <w:b/>
          <w:bCs/>
        </w:rPr>
        <w:t xml:space="preserve">Proposal 1. RAN4 to define RSSI measurement accuracy requirements based on </w:t>
      </w:r>
      <w:r w:rsidR="00F30D78">
        <w:rPr>
          <w:b/>
          <w:bCs/>
        </w:rPr>
        <w:t>SSB BW.</w:t>
      </w:r>
      <w:r w:rsidRPr="00842335">
        <w:rPr>
          <w:b/>
          <w:bCs/>
        </w:rPr>
        <w:t xml:space="preserve"> </w:t>
      </w:r>
    </w:p>
    <w:p w14:paraId="530805C1" w14:textId="6A07DD51" w:rsidR="0005179F" w:rsidRDefault="00773E3B" w:rsidP="00773E3B">
      <w:pPr>
        <w:pStyle w:val="Heading1"/>
        <w:rPr>
          <w:lang w:val="en-US"/>
        </w:rPr>
      </w:pPr>
      <w:r>
        <w:rPr>
          <w:lang w:val="en-US"/>
        </w:rPr>
        <w:t>Measurement Configuration</w:t>
      </w:r>
    </w:p>
    <w:p w14:paraId="03511E40" w14:textId="4E27F479" w:rsidR="002F7F7C" w:rsidRDefault="00DB6458" w:rsidP="00773E3B">
      <w:pPr>
        <w:rPr>
          <w:lang w:val="en-US"/>
        </w:rPr>
      </w:pPr>
      <w:r>
        <w:rPr>
          <w:lang w:val="en-US"/>
        </w:rPr>
        <w:t>RSSI measurement</w:t>
      </w:r>
      <w:r w:rsidR="002F7F7C">
        <w:rPr>
          <w:lang w:val="en-US"/>
        </w:rPr>
        <w:t xml:space="preserve"> configuration should unambiguously indicate the followings for intra-/inter-frequency RSSI measurement of each NR-U cell:</w:t>
      </w:r>
    </w:p>
    <w:p w14:paraId="51D5BA9B" w14:textId="25966DB8" w:rsidR="002F7F7C" w:rsidRPr="002F7F7C" w:rsidRDefault="002F7F7C" w:rsidP="002F7F7C">
      <w:pPr>
        <w:pStyle w:val="ListParagraph"/>
        <w:numPr>
          <w:ilvl w:val="0"/>
          <w:numId w:val="44"/>
        </w:numPr>
        <w:rPr>
          <w:sz w:val="20"/>
          <w:szCs w:val="20"/>
        </w:rPr>
      </w:pPr>
      <w:r w:rsidRPr="002F7F7C">
        <w:rPr>
          <w:sz w:val="20"/>
          <w:szCs w:val="20"/>
        </w:rPr>
        <w:t>Measurement periodicity</w:t>
      </w:r>
    </w:p>
    <w:p w14:paraId="7D3459DE" w14:textId="77777777" w:rsidR="002F7F7C" w:rsidRPr="002F7F7C" w:rsidRDefault="002F7F7C" w:rsidP="002F7F7C">
      <w:pPr>
        <w:pStyle w:val="ListParagraph"/>
        <w:numPr>
          <w:ilvl w:val="0"/>
          <w:numId w:val="44"/>
        </w:numPr>
        <w:rPr>
          <w:sz w:val="20"/>
          <w:szCs w:val="20"/>
        </w:rPr>
      </w:pPr>
      <w:r w:rsidRPr="002F7F7C">
        <w:rPr>
          <w:sz w:val="20"/>
          <w:szCs w:val="20"/>
        </w:rPr>
        <w:t>Measurement occasion slot offset</w:t>
      </w:r>
    </w:p>
    <w:p w14:paraId="466F44CD" w14:textId="77777777" w:rsidR="002F7F7C" w:rsidRPr="002F7F7C" w:rsidRDefault="002F7F7C" w:rsidP="002F7F7C">
      <w:pPr>
        <w:pStyle w:val="ListParagraph"/>
        <w:numPr>
          <w:ilvl w:val="0"/>
          <w:numId w:val="44"/>
        </w:numPr>
        <w:rPr>
          <w:sz w:val="20"/>
          <w:szCs w:val="20"/>
        </w:rPr>
      </w:pPr>
      <w:r w:rsidRPr="002F7F7C">
        <w:rPr>
          <w:sz w:val="20"/>
          <w:szCs w:val="20"/>
        </w:rPr>
        <w:t>Measurement duration</w:t>
      </w:r>
    </w:p>
    <w:p w14:paraId="03FE8760" w14:textId="77777777" w:rsidR="002F7F7C" w:rsidRPr="002F7F7C" w:rsidRDefault="002F7F7C" w:rsidP="002F7F7C">
      <w:pPr>
        <w:pStyle w:val="ListParagraph"/>
        <w:numPr>
          <w:ilvl w:val="0"/>
          <w:numId w:val="44"/>
        </w:numPr>
        <w:rPr>
          <w:sz w:val="20"/>
          <w:szCs w:val="20"/>
        </w:rPr>
      </w:pPr>
      <w:r w:rsidRPr="002F7F7C">
        <w:rPr>
          <w:sz w:val="20"/>
          <w:szCs w:val="20"/>
        </w:rPr>
        <w:t>Subband(s) to be measured</w:t>
      </w:r>
    </w:p>
    <w:p w14:paraId="6A6AEC89" w14:textId="41893D2A" w:rsidR="002F7F7C" w:rsidRDefault="002F7F7C" w:rsidP="002F7F7C">
      <w:r>
        <w:t xml:space="preserve"> </w:t>
      </w:r>
    </w:p>
    <w:p w14:paraId="069B784B" w14:textId="6D1710E4" w:rsidR="00C350FA" w:rsidRDefault="00C350FA" w:rsidP="002F7F7C">
      <w:r>
        <w:t xml:space="preserve">Based on the agreements in RAN1 as shown in Section 1, the measurement periodicity is planned to be defined similar to LTE LAA with values </w:t>
      </w:r>
      <w:r w:rsidRPr="00C350FA">
        <w:t>40/80/160/320/640 ms</w:t>
      </w:r>
      <w:r>
        <w:t xml:space="preserve">. Measurement occasion slot offset is to be also defined similar to LTE LAA.  As discussed in our previous paper [10], </w:t>
      </w:r>
      <w:r w:rsidR="00955B81">
        <w:t xml:space="preserve">measurement duration is also agreed to be defined with respect to a configured reference numerology. </w:t>
      </w:r>
    </w:p>
    <w:p w14:paraId="322B090B" w14:textId="0D4309F6" w:rsidR="00BC3E67" w:rsidRDefault="00BC3E67" w:rsidP="002F7F7C">
      <w:r>
        <w:t xml:space="preserve">Furthermore, </w:t>
      </w:r>
      <w:r w:rsidR="00955B81">
        <w:t xml:space="preserve">our view is that </w:t>
      </w:r>
      <w:r>
        <w:t>the maximum duration of RSSI measurement window should be capped to 5ms to be able to fit it into a measurement gap for inter-frequency RSSI. This is similar to LTE LAA</w:t>
      </w:r>
      <w:r w:rsidR="00955B81">
        <w:t xml:space="preserve"> and would result in ability to re-use the existing measurement gap patterns. </w:t>
      </w:r>
    </w:p>
    <w:p w14:paraId="2EE1F91E" w14:textId="79002CAB" w:rsidR="00BC3E67" w:rsidRPr="00BC3E67" w:rsidRDefault="00BC3E67" w:rsidP="00BC3E67">
      <w:pPr>
        <w:rPr>
          <w:b/>
          <w:bCs/>
        </w:rPr>
      </w:pPr>
      <w:r w:rsidRPr="00BC3E67">
        <w:rPr>
          <w:b/>
          <w:bCs/>
        </w:rPr>
        <w:t xml:space="preserve">Proposal </w:t>
      </w:r>
      <w:r w:rsidR="00955B81">
        <w:rPr>
          <w:b/>
          <w:bCs/>
        </w:rPr>
        <w:t>2</w:t>
      </w:r>
      <w:r w:rsidRPr="00BC3E67">
        <w:rPr>
          <w:b/>
          <w:bCs/>
        </w:rPr>
        <w:t>. Maximum duration of RSSI measurement window to be capped to 5ms.</w:t>
      </w:r>
    </w:p>
    <w:p w14:paraId="4BE9C3D8" w14:textId="24C49B0D" w:rsidR="00071CFE" w:rsidRDefault="003A49A3" w:rsidP="002F7F7C">
      <w:r>
        <w:t>The last attribute in the RSSI measurement configuration relates to measurement frequency resources.</w:t>
      </w:r>
      <w:r w:rsidR="00720155">
        <w:t xml:space="preserve"> An important differentiation in NR-U compared to LTE LAA is the wideband operation. In this scheme, gNB and UE can operate in an 80 MHz BWP, as an example, for transmission and reception but perform separate LBT in each 20 MHz subband separately. Therefore, the RSSI measurement configuration should indicate the frequency resources in which the RSSI measurements should occur. In [4] and [6], it was suggested to indicate the RSSI measurement frequency resources in units of MHz. In our view, configuring the measurement frequency resources in subband unit is more flexible and allows NW to configure RSSI measurements even in non-contiguous portions of the BWP. For instance, if NW has apriori knowledge of the RSSI/CO for the second subband within an 80 MHz BWP and does not need UE RSSI measurements, it can </w:t>
      </w:r>
      <w:r w:rsidR="00071CFE">
        <w:t xml:space="preserve">configure UE to bypass measurements on that subband. </w:t>
      </w:r>
    </w:p>
    <w:p w14:paraId="257D0F33" w14:textId="6F7640F9" w:rsidR="00955B81" w:rsidRDefault="00955B81" w:rsidP="002F7F7C">
      <w:r>
        <w:t xml:space="preserve">In previous RAN1/4 meetings, some proposals suggested re-using the CLI RSSI configuration and measurement framework for NR-U RSSI. We do not share the same view and believe the LBT nature of NR-U allows for simplified signalling and more flexible configuration compared to CLI. Moreover, CLI RSSI is only limited to intra-frequency use cases whereas NR-U RSSI extends to inter-frequency and inter-RAT use cases.   </w:t>
      </w:r>
    </w:p>
    <w:p w14:paraId="67024D7F" w14:textId="16BE90A3" w:rsidR="00BC3E67" w:rsidRDefault="00071CFE" w:rsidP="002F7F7C">
      <w:pPr>
        <w:rPr>
          <w:b/>
          <w:bCs/>
        </w:rPr>
      </w:pPr>
      <w:r w:rsidRPr="00071CFE">
        <w:rPr>
          <w:b/>
          <w:bCs/>
        </w:rPr>
        <w:t>Observation 4. Configuring the measurement frequency resources in subband unit is more flexible than units of MHz as it allows NW to configure RSSI measurements even in non-contiguous portions of the BWP.</w:t>
      </w:r>
    </w:p>
    <w:p w14:paraId="5197CDEA" w14:textId="05E3EF74" w:rsidR="00071CFE" w:rsidRPr="00071CFE" w:rsidRDefault="00071CFE" w:rsidP="002F7F7C">
      <w:pPr>
        <w:rPr>
          <w:b/>
          <w:bCs/>
        </w:rPr>
      </w:pPr>
      <w:r w:rsidRPr="00071CFE">
        <w:rPr>
          <w:b/>
          <w:bCs/>
        </w:rPr>
        <w:t xml:space="preserve">Proposal </w:t>
      </w:r>
      <w:r w:rsidR="00955B81">
        <w:rPr>
          <w:b/>
          <w:bCs/>
        </w:rPr>
        <w:t>3</w:t>
      </w:r>
      <w:r w:rsidRPr="00071CFE">
        <w:rPr>
          <w:b/>
          <w:bCs/>
        </w:rPr>
        <w:t>. RSSI measurement frequency resources to be in subband unit.</w:t>
      </w:r>
    </w:p>
    <w:p w14:paraId="648190D4" w14:textId="302611B0" w:rsidR="00A818BF" w:rsidRPr="00DB6458" w:rsidRDefault="00071CFE" w:rsidP="002F7F7C">
      <w:r>
        <w:t xml:space="preserve">Finally, in order for RSSI/CO measurements to be useful, proper configuration of time/frequency resources is necessary. For instance, inter-frequency RSSI measurement time resources should fall in measurement gaps or measurement duration should be configured appropriately to capture a sufficient number of samples. </w:t>
      </w:r>
      <w:r w:rsidR="00DB6458">
        <w:t xml:space="preserve">It is the responsibility of the NW to properly configure the time and frequency resources of </w:t>
      </w:r>
      <w:r>
        <w:t xml:space="preserve">RSSI measurements. </w:t>
      </w:r>
      <w:r w:rsidR="00A818BF">
        <w:t xml:space="preserve"> </w:t>
      </w:r>
    </w:p>
    <w:p w14:paraId="1F321998" w14:textId="6A93D6D5" w:rsidR="00773E3B" w:rsidRDefault="00773E3B" w:rsidP="00773E3B">
      <w:pPr>
        <w:pStyle w:val="Heading1"/>
        <w:rPr>
          <w:lang w:val="en-US"/>
        </w:rPr>
      </w:pPr>
      <w:r>
        <w:rPr>
          <w:lang w:val="en-US"/>
        </w:rPr>
        <w:t>Measurement Procedure</w:t>
      </w:r>
    </w:p>
    <w:p w14:paraId="7CDA7F37" w14:textId="4E2771EA" w:rsidR="00154687" w:rsidRDefault="00A36A75" w:rsidP="00154687">
      <w:pPr>
        <w:rPr>
          <w:lang w:val="en-US"/>
        </w:rPr>
      </w:pPr>
      <w:r>
        <w:rPr>
          <w:lang w:val="en-US"/>
        </w:rPr>
        <w:t xml:space="preserve">As discussed earlier, </w:t>
      </w:r>
      <w:r w:rsidR="00DE29D7">
        <w:rPr>
          <w:lang w:val="en-US"/>
        </w:rPr>
        <w:t>the LBT outcome is independent for each subband. Hence, it is logical to assume that the RSSI/CO measurement outcome is also different for each subband.</w:t>
      </w:r>
      <w:r w:rsidR="00154687">
        <w:rPr>
          <w:lang w:val="en-US"/>
        </w:rPr>
        <w:t xml:space="preserve"> Consequently, UE should measure RSSI/CO for each subband independently. To do this, TDM’ing measurements across subbands should be considered as the baseline implementation particularly since performing simultaneous measurements across the wideband operation in inter-frequency scenarios is not possible. </w:t>
      </w:r>
    </w:p>
    <w:p w14:paraId="3EDCEA64" w14:textId="78B227FB" w:rsidR="00154687" w:rsidRPr="00B0437C" w:rsidRDefault="00154687" w:rsidP="00154687">
      <w:pPr>
        <w:rPr>
          <w:b/>
          <w:bCs/>
        </w:rPr>
      </w:pPr>
      <w:r w:rsidRPr="00B0437C">
        <w:rPr>
          <w:b/>
        </w:rPr>
        <w:lastRenderedPageBreak/>
        <w:t xml:space="preserve">Proposal </w:t>
      </w:r>
      <w:r w:rsidR="00440780">
        <w:rPr>
          <w:b/>
        </w:rPr>
        <w:t>4</w:t>
      </w:r>
      <w:r w:rsidRPr="00B0437C">
        <w:rPr>
          <w:b/>
        </w:rPr>
        <w:t>.</w:t>
      </w:r>
      <w:r>
        <w:t xml:space="preserve"> </w:t>
      </w:r>
      <w:r>
        <w:rPr>
          <w:b/>
          <w:bCs/>
        </w:rPr>
        <w:t>If the UE is configured to measure RSSI and CO for multiple subbands in the configured BWP, it perform</w:t>
      </w:r>
      <w:r w:rsidR="007459BC">
        <w:rPr>
          <w:b/>
          <w:bCs/>
        </w:rPr>
        <w:t>s</w:t>
      </w:r>
      <w:r>
        <w:rPr>
          <w:b/>
          <w:bCs/>
        </w:rPr>
        <w:t xml:space="preserve"> measurements </w:t>
      </w:r>
      <w:r w:rsidR="007459BC">
        <w:rPr>
          <w:b/>
          <w:bCs/>
        </w:rPr>
        <w:t>serially, i.e., one subband per RMTC</w:t>
      </w:r>
      <w:r>
        <w:rPr>
          <w:b/>
          <w:bCs/>
        </w:rPr>
        <w:t>.</w:t>
      </w:r>
    </w:p>
    <w:p w14:paraId="5A49F453" w14:textId="49BA25C0" w:rsidR="00154687" w:rsidRDefault="00154687" w:rsidP="00154687">
      <w:r>
        <w:t xml:space="preserve">It is noted that serial RSSI/CO measurement of subbands does not necessarily mean that UE reports the results per subband. UE can aggregate subband measurement results, generate a single report, and transmit it. </w:t>
      </w:r>
    </w:p>
    <w:p w14:paraId="7F3C568F" w14:textId="77777777" w:rsidR="009825EE" w:rsidRDefault="000449B4" w:rsidP="00154687">
      <w:r>
        <w:t xml:space="preserve">However, similar to what was </w:t>
      </w:r>
      <w:r w:rsidR="00C92330">
        <w:t xml:space="preserve">discussed in Section 2 and Observation 2, aggregating the RSSI results of all subbands in one report, or simultaneous RSSI measurement of the entire </w:t>
      </w:r>
      <w:r w:rsidR="00DA17CE">
        <w:t>BWP,</w:t>
      </w:r>
      <w:r w:rsidR="00C92330">
        <w:t xml:space="preserve"> may potentially lead to over-/under-estimation of the true value particularly if the LBT outcome is different per subband. In</w:t>
      </w:r>
      <w:r w:rsidR="009825EE">
        <w:t xml:space="preserve"> our view, per-subband measurement and reporting of RSSI/CO is more accurate and useful.</w:t>
      </w:r>
    </w:p>
    <w:p w14:paraId="49E98817" w14:textId="5CD156A7" w:rsidR="00773E3B" w:rsidRPr="009825EE" w:rsidRDefault="009825EE" w:rsidP="00773E3B">
      <w:pPr>
        <w:rPr>
          <w:b/>
          <w:bCs/>
        </w:rPr>
      </w:pPr>
      <w:r w:rsidRPr="009825EE">
        <w:rPr>
          <w:b/>
          <w:bCs/>
        </w:rPr>
        <w:t>Observation 5. Aggregating the RSSI results of all subbands in one report, or simultaneous RSSI measurement of the entire BWP, may potentially lead to over-/under-estimation of the true value particularly if the LBT outcome is different per subband. Per-subband measurement and reporting of RSSI/CO is more accurate and useful.</w:t>
      </w:r>
    </w:p>
    <w:p w14:paraId="417C6493" w14:textId="7EF97E89" w:rsidR="00773E3B" w:rsidRDefault="00773E3B" w:rsidP="00773E3B">
      <w:pPr>
        <w:pStyle w:val="Heading1"/>
        <w:rPr>
          <w:lang w:val="en-US"/>
        </w:rPr>
      </w:pPr>
      <w:r>
        <w:rPr>
          <w:lang w:val="en-US"/>
        </w:rPr>
        <w:t>Measurement Capability</w:t>
      </w:r>
    </w:p>
    <w:p w14:paraId="01CD8EC5" w14:textId="2F21D38A" w:rsidR="00384AFA" w:rsidRDefault="00384AFA" w:rsidP="00384AFA">
      <w:pPr>
        <w:rPr>
          <w:lang w:val="en-US"/>
        </w:rPr>
      </w:pPr>
      <w:r>
        <w:rPr>
          <w:lang w:val="en-US"/>
        </w:rPr>
        <w:t>On UE measurement reporting criteria, the followings were agreed in RAN4#92 [1]:</w:t>
      </w:r>
    </w:p>
    <w:p w14:paraId="447839BE" w14:textId="3FBD1665" w:rsidR="00384AFA" w:rsidRPr="00384AFA" w:rsidRDefault="00384AFA" w:rsidP="00384AFA">
      <w:pPr>
        <w:rPr>
          <w:lang w:val="en-US"/>
        </w:rPr>
      </w:pPr>
      <w:r w:rsidRPr="0074147F">
        <w:rPr>
          <w:noProof/>
          <w:lang w:val="en-US" w:eastAsia="zh-CN"/>
        </w:rPr>
        <mc:AlternateContent>
          <mc:Choice Requires="wps">
            <w:drawing>
              <wp:inline distT="0" distB="0" distL="0" distR="0" wp14:anchorId="5B243588" wp14:editId="172693B3">
                <wp:extent cx="5881420" cy="1528876"/>
                <wp:effectExtent l="0" t="0" r="24130" b="146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528876"/>
                        </a:xfrm>
                        <a:prstGeom prst="rect">
                          <a:avLst/>
                        </a:prstGeom>
                        <a:solidFill>
                          <a:srgbClr val="FFFFFF"/>
                        </a:solidFill>
                        <a:ln w="9525">
                          <a:solidFill>
                            <a:srgbClr val="000000"/>
                          </a:solidFill>
                          <a:miter lim="800000"/>
                          <a:headEnd/>
                          <a:tailEnd/>
                        </a:ln>
                      </wps:spPr>
                      <wps:txbx>
                        <w:txbxContent>
                          <w:p w14:paraId="534BFE1F" w14:textId="77777777" w:rsidR="00384AFA" w:rsidRPr="00773E3B" w:rsidRDefault="00384AFA" w:rsidP="00384AFA">
                            <w:pPr>
                              <w:numPr>
                                <w:ilvl w:val="0"/>
                                <w:numId w:val="38"/>
                              </w:numPr>
                              <w:tabs>
                                <w:tab w:val="num" w:pos="720"/>
                              </w:tabs>
                              <w:rPr>
                                <w:rFonts w:eastAsia="Batang"/>
                                <w:b/>
                                <w:lang w:val="en-US" w:eastAsia="zh-CN"/>
                              </w:rPr>
                            </w:pPr>
                            <w:r w:rsidRPr="00773E3B">
                              <w:rPr>
                                <w:rFonts w:eastAsia="Batang"/>
                                <w:b/>
                                <w:lang w:val="en-US" w:eastAsia="zh-CN"/>
                              </w:rPr>
                              <w:t>Reporting criteria, at least for the case when the bandwidth is up to 20 MHz:</w:t>
                            </w:r>
                          </w:p>
                          <w:p w14:paraId="2560CBC5" w14:textId="77777777" w:rsidR="00384AFA" w:rsidRPr="00773E3B" w:rsidRDefault="00384AFA" w:rsidP="00384AFA">
                            <w:pPr>
                              <w:numPr>
                                <w:ilvl w:val="1"/>
                                <w:numId w:val="38"/>
                              </w:numPr>
                              <w:tabs>
                                <w:tab w:val="num" w:pos="1440"/>
                              </w:tabs>
                              <w:rPr>
                                <w:rFonts w:eastAsia="Batang"/>
                                <w:b/>
                                <w:lang w:val="en-US" w:eastAsia="zh-CN"/>
                              </w:rPr>
                            </w:pPr>
                            <w:r w:rsidRPr="00773E3B">
                              <w:rPr>
                                <w:rFonts w:eastAsia="Batang"/>
                                <w:b/>
                                <w:lang w:val="en-US" w:eastAsia="zh-CN"/>
                              </w:rPr>
                              <w:t>For NR-U intra-frequency RSSI and channel occupancy measurements, Ecat=1 (to be added in TS 38.133)</w:t>
                            </w:r>
                          </w:p>
                          <w:p w14:paraId="0D761C9C" w14:textId="77777777" w:rsidR="00384AFA" w:rsidRPr="00773E3B" w:rsidRDefault="00384AFA" w:rsidP="00384AFA">
                            <w:pPr>
                              <w:numPr>
                                <w:ilvl w:val="1"/>
                                <w:numId w:val="38"/>
                              </w:numPr>
                              <w:tabs>
                                <w:tab w:val="num" w:pos="1440"/>
                              </w:tabs>
                              <w:rPr>
                                <w:rFonts w:eastAsia="Batang"/>
                                <w:b/>
                                <w:lang w:val="en-US" w:eastAsia="zh-CN"/>
                              </w:rPr>
                            </w:pPr>
                            <w:r w:rsidRPr="00773E3B">
                              <w:rPr>
                                <w:rFonts w:eastAsia="Batang"/>
                                <w:b/>
                                <w:lang w:val="en-US" w:eastAsia="zh-CN"/>
                              </w:rPr>
                              <w:t>For NR-U inter-frequency RSSI and channel occupancy measurements, Ecat=1 (to be added in TS 38.133)</w:t>
                            </w:r>
                          </w:p>
                          <w:p w14:paraId="07345090" w14:textId="77777777" w:rsidR="00384AFA" w:rsidRPr="00773E3B" w:rsidRDefault="00384AFA" w:rsidP="00384AFA">
                            <w:pPr>
                              <w:numPr>
                                <w:ilvl w:val="1"/>
                                <w:numId w:val="38"/>
                              </w:numPr>
                              <w:tabs>
                                <w:tab w:val="num" w:pos="1440"/>
                              </w:tabs>
                              <w:rPr>
                                <w:rFonts w:eastAsia="Batang"/>
                                <w:b/>
                                <w:lang w:val="en-US" w:eastAsia="zh-CN"/>
                              </w:rPr>
                            </w:pPr>
                            <w:r w:rsidRPr="00773E3B">
                              <w:rPr>
                                <w:rFonts w:eastAsia="Batang"/>
                                <w:b/>
                                <w:lang w:val="en-US" w:eastAsia="zh-CN"/>
                              </w:rPr>
                              <w:t>For NR-U inter-RAT (E-UTRAN</w:t>
                            </w:r>
                            <w:r w:rsidRPr="00773E3B">
                              <w:rPr>
                                <w:rFonts w:eastAsia="Batang"/>
                                <w:b/>
                                <w:lang w:val="en-US" w:eastAsia="zh-CN"/>
                              </w:rPr>
                              <w:sym w:font="Symbol" w:char="F02D"/>
                            </w:r>
                            <w:r w:rsidRPr="00773E3B">
                              <w:rPr>
                                <w:rFonts w:eastAsia="Batang"/>
                                <w:b/>
                                <w:lang w:val="en-US" w:eastAsia="zh-CN"/>
                              </w:rPr>
                              <w:t>NR) RSSI and channel occupancy measurements, Ecat=1 (to be added in TS 36.133)</w:t>
                            </w:r>
                          </w:p>
                          <w:p w14:paraId="7D034727" w14:textId="77777777" w:rsidR="00384AFA" w:rsidRPr="009C5EB9" w:rsidRDefault="00384AFA" w:rsidP="00384AF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5B243588" id="Text Box 2" o:spid="_x0000_s1030" type="#_x0000_t202" style="width:463.1pt;height:12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">
                <v:textbox>
                  <w:txbxContent>
                    <w:p w14:paraId="534BFE1F" w14:textId="77777777" w:rsidR="00384AFA" w:rsidRPr="00773E3B" w:rsidRDefault="00384AFA" w:rsidP="00384AFA">
                      <w:pPr>
                        <w:numPr>
                          <w:ilvl w:val="0"/>
                          <w:numId w:val="38"/>
                        </w:numPr>
                        <w:tabs>
                          <w:tab w:val="num" w:pos="720"/>
                        </w:tabs>
                        <w:rPr>
                          <w:rFonts w:eastAsia="Batang"/>
                          <w:b/>
                          <w:lang w:val="en-US" w:eastAsia="zh-CN"/>
                        </w:rPr>
                      </w:pPr>
                      <w:r w:rsidRPr="00773E3B">
                        <w:rPr>
                          <w:rFonts w:eastAsia="Batang"/>
                          <w:b/>
                          <w:lang w:val="en-US" w:eastAsia="zh-CN"/>
                        </w:rPr>
                        <w:t>Reporting criteria, at least for the case when the bandwidth is up to 20 MHz:</w:t>
                      </w:r>
                    </w:p>
                    <w:p w14:paraId="2560CBC5" w14:textId="77777777" w:rsidR="00384AFA" w:rsidRPr="00773E3B" w:rsidRDefault="00384AFA" w:rsidP="00384AFA">
                      <w:pPr>
                        <w:numPr>
                          <w:ilvl w:val="1"/>
                          <w:numId w:val="38"/>
                        </w:numPr>
                        <w:tabs>
                          <w:tab w:val="num" w:pos="1440"/>
                        </w:tabs>
                        <w:rPr>
                          <w:rFonts w:eastAsia="Batang"/>
                          <w:b/>
                          <w:lang w:val="en-US" w:eastAsia="zh-CN"/>
                        </w:rPr>
                      </w:pPr>
                      <w:r w:rsidRPr="00773E3B">
                        <w:rPr>
                          <w:rFonts w:eastAsia="Batang"/>
                          <w:b/>
                          <w:lang w:val="en-US" w:eastAsia="zh-CN"/>
                        </w:rPr>
                        <w:t xml:space="preserve">For NR-U intra-frequency RSSI and channel occupancy measurements, </w:t>
                      </w:r>
                      <w:proofErr w:type="spellStart"/>
                      <w:r w:rsidRPr="00773E3B">
                        <w:rPr>
                          <w:rFonts w:eastAsia="Batang"/>
                          <w:b/>
                          <w:lang w:val="en-US" w:eastAsia="zh-CN"/>
                        </w:rPr>
                        <w:t>Ecat</w:t>
                      </w:r>
                      <w:proofErr w:type="spellEnd"/>
                      <w:r w:rsidRPr="00773E3B">
                        <w:rPr>
                          <w:rFonts w:eastAsia="Batang"/>
                          <w:b/>
                          <w:lang w:val="en-US" w:eastAsia="zh-CN"/>
                        </w:rPr>
                        <w:t>=1 (to be added in TS 38.133)</w:t>
                      </w:r>
                    </w:p>
                    <w:p w14:paraId="0D761C9C" w14:textId="77777777" w:rsidR="00384AFA" w:rsidRPr="00773E3B" w:rsidRDefault="00384AFA" w:rsidP="00384AFA">
                      <w:pPr>
                        <w:numPr>
                          <w:ilvl w:val="1"/>
                          <w:numId w:val="38"/>
                        </w:numPr>
                        <w:tabs>
                          <w:tab w:val="num" w:pos="1440"/>
                        </w:tabs>
                        <w:rPr>
                          <w:rFonts w:eastAsia="Batang"/>
                          <w:b/>
                          <w:lang w:val="en-US" w:eastAsia="zh-CN"/>
                        </w:rPr>
                      </w:pPr>
                      <w:r w:rsidRPr="00773E3B">
                        <w:rPr>
                          <w:rFonts w:eastAsia="Batang"/>
                          <w:b/>
                          <w:lang w:val="en-US" w:eastAsia="zh-CN"/>
                        </w:rPr>
                        <w:t xml:space="preserve">For NR-U inter-frequency RSSI and channel occupancy measurements, </w:t>
                      </w:r>
                      <w:proofErr w:type="spellStart"/>
                      <w:r w:rsidRPr="00773E3B">
                        <w:rPr>
                          <w:rFonts w:eastAsia="Batang"/>
                          <w:b/>
                          <w:lang w:val="en-US" w:eastAsia="zh-CN"/>
                        </w:rPr>
                        <w:t>Ecat</w:t>
                      </w:r>
                      <w:proofErr w:type="spellEnd"/>
                      <w:r w:rsidRPr="00773E3B">
                        <w:rPr>
                          <w:rFonts w:eastAsia="Batang"/>
                          <w:b/>
                          <w:lang w:val="en-US" w:eastAsia="zh-CN"/>
                        </w:rPr>
                        <w:t>=1 (to be added in TS 38.133)</w:t>
                      </w:r>
                    </w:p>
                    <w:p w14:paraId="07345090" w14:textId="77777777" w:rsidR="00384AFA" w:rsidRPr="00773E3B" w:rsidRDefault="00384AFA" w:rsidP="00384AFA">
                      <w:pPr>
                        <w:numPr>
                          <w:ilvl w:val="1"/>
                          <w:numId w:val="38"/>
                        </w:numPr>
                        <w:tabs>
                          <w:tab w:val="num" w:pos="1440"/>
                        </w:tabs>
                        <w:rPr>
                          <w:rFonts w:eastAsia="Batang"/>
                          <w:b/>
                          <w:lang w:val="en-US" w:eastAsia="zh-CN"/>
                        </w:rPr>
                      </w:pPr>
                      <w:r w:rsidRPr="00773E3B">
                        <w:rPr>
                          <w:rFonts w:eastAsia="Batang"/>
                          <w:b/>
                          <w:lang w:val="en-US" w:eastAsia="zh-CN"/>
                        </w:rPr>
                        <w:t>For NR-U inter-RAT (E-UTRAN</w:t>
                      </w:r>
                      <w:r w:rsidRPr="00773E3B">
                        <w:rPr>
                          <w:rFonts w:eastAsia="Batang"/>
                          <w:b/>
                          <w:lang w:val="en-US" w:eastAsia="zh-CN"/>
                        </w:rPr>
                        <w:sym w:font="Symbol" w:char="F02D"/>
                      </w:r>
                      <w:r w:rsidRPr="00773E3B">
                        <w:rPr>
                          <w:rFonts w:eastAsia="Batang"/>
                          <w:b/>
                          <w:lang w:val="en-US" w:eastAsia="zh-CN"/>
                        </w:rPr>
                        <w:t xml:space="preserve">NR) RSSI and channel occupancy measurements, </w:t>
                      </w:r>
                      <w:proofErr w:type="spellStart"/>
                      <w:r w:rsidRPr="00773E3B">
                        <w:rPr>
                          <w:rFonts w:eastAsia="Batang"/>
                          <w:b/>
                          <w:lang w:val="en-US" w:eastAsia="zh-CN"/>
                        </w:rPr>
                        <w:t>Ecat</w:t>
                      </w:r>
                      <w:proofErr w:type="spellEnd"/>
                      <w:r w:rsidRPr="00773E3B">
                        <w:rPr>
                          <w:rFonts w:eastAsia="Batang"/>
                          <w:b/>
                          <w:lang w:val="en-US" w:eastAsia="zh-CN"/>
                        </w:rPr>
                        <w:t>=1 (to be added in TS 36.133)</w:t>
                      </w:r>
                    </w:p>
                    <w:p w14:paraId="7D034727" w14:textId="77777777" w:rsidR="00384AFA" w:rsidRPr="009C5EB9" w:rsidRDefault="00384AFA" w:rsidP="00384AFA">
                      <w:pPr>
                        <w:rPr>
                          <w:rFonts w:eastAsia="Batang"/>
                          <w:b/>
                          <w:lang w:eastAsia="zh-CN"/>
                        </w:rPr>
                      </w:pPr>
                    </w:p>
                  </w:txbxContent>
                </v:textbox>
                <w10:anchorlock/>
              </v:shape>
            </w:pict>
          </mc:Fallback>
        </mc:AlternateContent>
      </w:r>
    </w:p>
    <w:p w14:paraId="4A033E9F" w14:textId="101AD021" w:rsidR="00773E3B" w:rsidRDefault="00340748" w:rsidP="00773E3B">
      <w:pPr>
        <w:rPr>
          <w:lang w:val="en-US"/>
        </w:rPr>
      </w:pPr>
      <w:r>
        <w:rPr>
          <w:lang w:val="en-US"/>
        </w:rPr>
        <w:t>RSSI/CO measurement is already agreed in RAN2#106 to be an optional UE capability [7].</w:t>
      </w:r>
      <w:r w:rsidR="00D469C6">
        <w:rPr>
          <w:lang w:val="en-US"/>
        </w:rPr>
        <w:t xml:space="preserve"> In RAN4#92 meeting, it was agreed to set the weight for reporting criteria (E</w:t>
      </w:r>
      <w:r w:rsidR="00D469C6" w:rsidRPr="00D469C6">
        <w:rPr>
          <w:vertAlign w:val="subscript"/>
          <w:lang w:val="en-US"/>
        </w:rPr>
        <w:t>cat</w:t>
      </w:r>
      <w:r w:rsidR="00D469C6">
        <w:rPr>
          <w:lang w:val="en-US"/>
        </w:rPr>
        <w:t>) of RSSI/CO in intra-frequency, inter-frequency, and inter-RAT scenarios equal to 1 when BWP is up to 20 MHz. The open issue is the value of E</w:t>
      </w:r>
      <w:r w:rsidR="00D469C6" w:rsidRPr="00D469C6">
        <w:rPr>
          <w:vertAlign w:val="subscript"/>
          <w:lang w:val="en-US"/>
        </w:rPr>
        <w:t>cat</w:t>
      </w:r>
      <w:r w:rsidR="00D469C6">
        <w:rPr>
          <w:vertAlign w:val="subscript"/>
          <w:lang w:val="en-US"/>
        </w:rPr>
        <w:t xml:space="preserve"> </w:t>
      </w:r>
      <w:r w:rsidR="00D469C6">
        <w:rPr>
          <w:lang w:val="en-US"/>
        </w:rPr>
        <w:t>when the BWP of the target (measured) cell is greater than 20 MHz.</w:t>
      </w:r>
    </w:p>
    <w:p w14:paraId="1488AFC9" w14:textId="77777777" w:rsidR="00DA6877" w:rsidRDefault="00D469C6" w:rsidP="00773E3B">
      <w:pPr>
        <w:rPr>
          <w:lang w:val="en-US"/>
        </w:rPr>
      </w:pPr>
      <w:r>
        <w:rPr>
          <w:lang w:val="en-US"/>
        </w:rPr>
        <w:t>As an example, for intra-frequency RSSI/CO measurements in LTE LAA as specified in clause 8.2.2 of TS 36.133, E</w:t>
      </w:r>
      <w:r w:rsidRPr="00D469C6">
        <w:rPr>
          <w:vertAlign w:val="subscript"/>
          <w:lang w:val="en-US"/>
        </w:rPr>
        <w:t>cat</w:t>
      </w:r>
      <w:r>
        <w:rPr>
          <w:vertAlign w:val="subscript"/>
          <w:lang w:val="en-US"/>
        </w:rPr>
        <w:t xml:space="preserve"> </w:t>
      </w:r>
      <w:r>
        <w:rPr>
          <w:lang w:val="en-US"/>
        </w:rPr>
        <w:t xml:space="preserve">= 1 means </w:t>
      </w:r>
      <w:r w:rsidRPr="00D469C6">
        <w:rPr>
          <w:u w:val="single"/>
          <w:lang w:val="en-US"/>
        </w:rPr>
        <w:t>one report</w:t>
      </w:r>
      <w:r>
        <w:rPr>
          <w:lang w:val="en-US"/>
        </w:rPr>
        <w:t xml:space="preserve"> capable of </w:t>
      </w:r>
      <w:r w:rsidRPr="00D469C6">
        <w:rPr>
          <w:u w:val="single"/>
          <w:lang w:val="en-US"/>
        </w:rPr>
        <w:t xml:space="preserve">one UE RSSI/CO measurement </w:t>
      </w:r>
      <w:r>
        <w:rPr>
          <w:lang w:val="en-US"/>
        </w:rPr>
        <w:t xml:space="preserve">per serving carrier frequency. As discussed in Section 4, </w:t>
      </w:r>
      <w:r w:rsidR="00DA6877">
        <w:rPr>
          <w:lang w:val="en-US"/>
        </w:rPr>
        <w:t>measuring the entire BWP in one-shot and reporting the result may potentially lead to over-/under-estimation of the true value of RSSI/CO particularly if the LBT outcome is different per-subband. Specifying E</w:t>
      </w:r>
      <w:r w:rsidR="00DA6877" w:rsidRPr="00D469C6">
        <w:rPr>
          <w:vertAlign w:val="subscript"/>
          <w:lang w:val="en-US"/>
        </w:rPr>
        <w:t>cat</w:t>
      </w:r>
      <w:r w:rsidR="00DA6877">
        <w:rPr>
          <w:lang w:val="en-US"/>
        </w:rPr>
        <w:t xml:space="preserve"> = 1 for measurement of wider bandwidth than 20 MHz implies that the measurement reporting is not per subband.</w:t>
      </w:r>
    </w:p>
    <w:p w14:paraId="13058CAA" w14:textId="2691A930" w:rsidR="00751E27" w:rsidRDefault="00751E27" w:rsidP="00773E3B">
      <w:pPr>
        <w:rPr>
          <w:lang w:val="en-US"/>
        </w:rPr>
      </w:pPr>
      <w:r>
        <w:rPr>
          <w:lang w:val="en-US"/>
        </w:rPr>
        <w:t xml:space="preserve">Despite prioritization guideline agreed in [8], it appears that even RAN1 has been discussing per subband RSSI reporting. In wideband operation, subband reporting clearly has benefits over wideband reporting as discussed earlier. </w:t>
      </w:r>
    </w:p>
    <w:p w14:paraId="04C10E6F" w14:textId="255D05F7" w:rsidR="00751E27" w:rsidRDefault="00751E27" w:rsidP="00773E3B">
      <w:pPr>
        <w:rPr>
          <w:b/>
          <w:bCs/>
          <w:lang w:val="en-US"/>
        </w:rPr>
      </w:pPr>
      <w:r w:rsidRPr="00751E27">
        <w:rPr>
          <w:b/>
          <w:bCs/>
          <w:lang w:val="en-US"/>
        </w:rPr>
        <w:t xml:space="preserve">Proposal 5. RAN4 to define per subband reporting of RSSI at least for UEs capable of wideband operation. </w:t>
      </w:r>
    </w:p>
    <w:p w14:paraId="7CBA98B0" w14:textId="675C1335" w:rsidR="000A33A7" w:rsidRDefault="000A33A7" w:rsidP="00773E3B">
      <w:pPr>
        <w:rPr>
          <w:lang w:val="en-US"/>
        </w:rPr>
      </w:pPr>
      <w:r>
        <w:rPr>
          <w:lang w:val="en-US"/>
        </w:rPr>
        <w:t xml:space="preserve">When UE is capable of wideband operation, each RSSI reporting criterion corresponds to one RSSI measurement per each subband. </w:t>
      </w:r>
    </w:p>
    <w:p w14:paraId="5259BF5B" w14:textId="6DE7E618" w:rsidR="000A33A7" w:rsidRPr="000A33A7" w:rsidRDefault="000A33A7" w:rsidP="00773E3B">
      <w:pPr>
        <w:rPr>
          <w:b/>
          <w:bCs/>
          <w:lang w:val="en-US"/>
        </w:rPr>
      </w:pPr>
      <w:r w:rsidRPr="000A33A7">
        <w:rPr>
          <w:b/>
          <w:bCs/>
          <w:lang w:val="en-US"/>
        </w:rPr>
        <w:t xml:space="preserve">Proposal 6. When UE is capable of wideband operation, each RSSI reporting criterion corresponds to one RSSI measurement per each subband. </w:t>
      </w:r>
    </w:p>
    <w:p w14:paraId="05109B46" w14:textId="6BB8CCEB" w:rsidR="00F2107A" w:rsidRDefault="0032488E" w:rsidP="005D6C7D">
      <w:pPr>
        <w:pStyle w:val="Heading1"/>
        <w:rPr>
          <w:lang w:val="en-US"/>
        </w:rPr>
      </w:pPr>
      <w:r>
        <w:rPr>
          <w:lang w:val="en-US"/>
        </w:rPr>
        <w:t>Con</w:t>
      </w:r>
      <w:r w:rsidR="00F2107A">
        <w:rPr>
          <w:lang w:val="en-US"/>
        </w:rPr>
        <w:t>clusions</w:t>
      </w:r>
    </w:p>
    <w:p w14:paraId="59572DCD" w14:textId="77777777" w:rsidR="00575847" w:rsidRPr="00766B32" w:rsidRDefault="00575847" w:rsidP="00575847">
      <w:pPr>
        <w:rPr>
          <w:b/>
          <w:bCs/>
        </w:rPr>
      </w:pPr>
      <w:r w:rsidRPr="00766B32">
        <w:rPr>
          <w:b/>
          <w:bCs/>
        </w:rPr>
        <w:t>Observation 1. ETSI BRAN requirements on nominal channel BW and OCB can be summarized as follows:</w:t>
      </w:r>
    </w:p>
    <w:p w14:paraId="00850385" w14:textId="77777777" w:rsidR="00575847" w:rsidRPr="00766B32" w:rsidRDefault="00575847" w:rsidP="00575847">
      <w:pPr>
        <w:pStyle w:val="ListParagraph"/>
        <w:numPr>
          <w:ilvl w:val="0"/>
          <w:numId w:val="40"/>
        </w:numPr>
        <w:rPr>
          <w:b/>
          <w:bCs/>
          <w:sz w:val="20"/>
          <w:szCs w:val="20"/>
        </w:rPr>
      </w:pPr>
      <w:r w:rsidRPr="00766B32">
        <w:rPr>
          <w:b/>
          <w:bCs/>
          <w:sz w:val="20"/>
          <w:szCs w:val="20"/>
        </w:rPr>
        <w:t>The nominal channel BW is 20 MHz and OCB shall be above 80%.</w:t>
      </w:r>
    </w:p>
    <w:p w14:paraId="09E4A3F7" w14:textId="77777777" w:rsidR="00575847" w:rsidRPr="00766B32" w:rsidRDefault="00575847" w:rsidP="00575847">
      <w:pPr>
        <w:pStyle w:val="ListParagraph"/>
        <w:numPr>
          <w:ilvl w:val="0"/>
          <w:numId w:val="40"/>
        </w:numPr>
        <w:rPr>
          <w:b/>
          <w:bCs/>
          <w:sz w:val="20"/>
          <w:szCs w:val="20"/>
        </w:rPr>
      </w:pPr>
      <w:r w:rsidRPr="00766B32">
        <w:rPr>
          <w:b/>
          <w:bCs/>
          <w:sz w:val="20"/>
          <w:szCs w:val="20"/>
        </w:rPr>
        <w:t>An equipment may alternatively implement a lower nominal channel BW with a minimum of 5 MHz placed on the 20 MHz rasters.</w:t>
      </w:r>
    </w:p>
    <w:p w14:paraId="2372F960" w14:textId="77777777" w:rsidR="00575847" w:rsidRPr="00766B32" w:rsidRDefault="00575847" w:rsidP="00575847">
      <w:pPr>
        <w:pStyle w:val="ListParagraph"/>
        <w:numPr>
          <w:ilvl w:val="0"/>
          <w:numId w:val="40"/>
        </w:numPr>
        <w:rPr>
          <w:b/>
          <w:bCs/>
          <w:sz w:val="20"/>
          <w:szCs w:val="20"/>
        </w:rPr>
      </w:pPr>
      <w:r w:rsidRPr="00766B32">
        <w:rPr>
          <w:b/>
          <w:bCs/>
          <w:sz w:val="20"/>
          <w:szCs w:val="20"/>
        </w:rPr>
        <w:lastRenderedPageBreak/>
        <w:t>An equipment may operate temporarily with an OCB of less than 80% with a minimum of 2 MHz.</w:t>
      </w:r>
    </w:p>
    <w:p w14:paraId="2B9A4BB5" w14:textId="77777777" w:rsidR="00575847" w:rsidRPr="00575847" w:rsidRDefault="00575847" w:rsidP="00575847">
      <w:pPr>
        <w:rPr>
          <w:lang w:val="en-US"/>
        </w:rPr>
      </w:pPr>
    </w:p>
    <w:p w14:paraId="0E9BE372" w14:textId="77777777" w:rsidR="00680B59" w:rsidRDefault="00680B59" w:rsidP="00575847">
      <w:pPr>
        <w:rPr>
          <w:b/>
          <w:bCs/>
          <w:lang w:val="en-US"/>
        </w:rPr>
      </w:pPr>
    </w:p>
    <w:p w14:paraId="4D78F651" w14:textId="5663D973" w:rsidR="00680B59" w:rsidRDefault="00680B59" w:rsidP="00575847">
      <w:pPr>
        <w:rPr>
          <w:b/>
          <w:bCs/>
          <w:lang w:val="en-US"/>
        </w:rPr>
      </w:pPr>
      <w:r>
        <w:object w:dxaOrig="10522" w:dyaOrig="5596" w14:anchorId="348E6921">
          <v:shape id="_x0000_i1027" type="#_x0000_t75" style="width:478.75pt;height:254.7pt" o:ole="">
            <v:imagedata r:id="rId8" o:title=""/>
          </v:shape>
          <o:OLEObject Type="Embed" ProgID="Visio.Drawing.11" ShapeID="_x0000_i1027" DrawAspect="Content" ObjectID="_1634725634" r:id="rId12"/>
        </w:object>
      </w:r>
    </w:p>
    <w:p w14:paraId="74E3DAF2" w14:textId="0D714537" w:rsidR="00575847" w:rsidRPr="003572BF" w:rsidRDefault="00575847" w:rsidP="00575847">
      <w:pPr>
        <w:rPr>
          <w:b/>
          <w:bCs/>
          <w:lang w:val="en-US"/>
        </w:rPr>
      </w:pPr>
      <w:r w:rsidRPr="003572BF">
        <w:rPr>
          <w:b/>
          <w:bCs/>
          <w:lang w:val="en-US"/>
        </w:rPr>
        <w:t>Observation 2. Comparing WB vs NB RSSI measurement performance in the scenarios outlined in Observation 1 and Figure 1:</w:t>
      </w:r>
    </w:p>
    <w:p w14:paraId="64535BD1" w14:textId="77777777" w:rsidR="00575847" w:rsidRPr="003572BF" w:rsidRDefault="00575847" w:rsidP="00575847">
      <w:pPr>
        <w:pStyle w:val="ListParagraph"/>
        <w:numPr>
          <w:ilvl w:val="0"/>
          <w:numId w:val="41"/>
        </w:numPr>
        <w:rPr>
          <w:b/>
          <w:bCs/>
          <w:sz w:val="20"/>
          <w:szCs w:val="20"/>
        </w:rPr>
      </w:pPr>
      <w:r w:rsidRPr="003572BF">
        <w:rPr>
          <w:b/>
          <w:bCs/>
          <w:sz w:val="20"/>
          <w:szCs w:val="20"/>
        </w:rPr>
        <w:t>When nominal channel BW is 20 MHz and OCB requirements are met, WB and NB RSSI measurements have similar outcome. NB RSSI measurements should be acceptable analogous to NB measurements of RSRP/RSRQ/SINR.</w:t>
      </w:r>
    </w:p>
    <w:p w14:paraId="6CF63BF6" w14:textId="77777777" w:rsidR="00575847" w:rsidRPr="003572BF" w:rsidRDefault="00575847" w:rsidP="00575847">
      <w:pPr>
        <w:pStyle w:val="ListParagraph"/>
        <w:numPr>
          <w:ilvl w:val="0"/>
          <w:numId w:val="41"/>
        </w:numPr>
        <w:rPr>
          <w:b/>
          <w:bCs/>
          <w:sz w:val="20"/>
          <w:szCs w:val="20"/>
        </w:rPr>
      </w:pPr>
      <w:r w:rsidRPr="003572BF">
        <w:rPr>
          <w:b/>
          <w:bCs/>
          <w:sz w:val="20"/>
          <w:szCs w:val="20"/>
        </w:rPr>
        <w:t>When nominal channel BW is 5 MHz, NB RSSI measurements are more accurate than WB RSSI measurements which can under-estimate RSSI by a factor of ~7 dB.</w:t>
      </w:r>
    </w:p>
    <w:p w14:paraId="3D6740CE" w14:textId="77777777" w:rsidR="00575847" w:rsidRDefault="00575847" w:rsidP="00575847">
      <w:pPr>
        <w:pStyle w:val="ListParagraph"/>
        <w:numPr>
          <w:ilvl w:val="0"/>
          <w:numId w:val="41"/>
        </w:numPr>
        <w:rPr>
          <w:b/>
          <w:bCs/>
          <w:sz w:val="20"/>
          <w:szCs w:val="20"/>
        </w:rPr>
      </w:pPr>
      <w:r w:rsidRPr="003572BF">
        <w:rPr>
          <w:b/>
          <w:bCs/>
          <w:sz w:val="20"/>
          <w:szCs w:val="20"/>
        </w:rPr>
        <w:t xml:space="preserve">When OCB requirements are temporarily not met and allocation in 20 MHz spectrum is sparse, both WB and NB RSSI measurements perform poorly. When allocation becomes </w:t>
      </w:r>
      <w:r>
        <w:rPr>
          <w:b/>
          <w:bCs/>
          <w:sz w:val="20"/>
          <w:szCs w:val="20"/>
        </w:rPr>
        <w:t xml:space="preserve">denser and </w:t>
      </w:r>
      <w:r w:rsidRPr="003572BF">
        <w:rPr>
          <w:b/>
          <w:bCs/>
          <w:sz w:val="20"/>
          <w:szCs w:val="20"/>
        </w:rPr>
        <w:t xml:space="preserve">more efficient, WB and NB RSSI measurements have similar outcome. </w:t>
      </w:r>
    </w:p>
    <w:p w14:paraId="3D2E032A" w14:textId="233F608D" w:rsidR="00575847" w:rsidRDefault="00575847" w:rsidP="00575847">
      <w:pPr>
        <w:rPr>
          <w:b/>
          <w:bCs/>
        </w:rPr>
      </w:pPr>
    </w:p>
    <w:p w14:paraId="5167C15C" w14:textId="6DB27BF0" w:rsidR="000A33A7" w:rsidRDefault="000A33A7" w:rsidP="000A33A7">
      <w:pPr>
        <w:jc w:val="center"/>
        <w:rPr>
          <w:b/>
          <w:bCs/>
        </w:rPr>
      </w:pPr>
      <w:r>
        <w:object w:dxaOrig="7282" w:dyaOrig="7054" w14:anchorId="1471D2D9">
          <v:shape id="_x0000_i1028" type="#_x0000_t75" style="width:364.3pt;height:352.5pt" o:ole="">
            <v:imagedata r:id="rId10" o:title=""/>
          </v:shape>
          <o:OLEObject Type="Embed" ProgID="Visio.Drawing.11" ShapeID="_x0000_i1028" DrawAspect="Content" ObjectID="_1634725635" r:id="rId13"/>
        </w:object>
      </w:r>
    </w:p>
    <w:p w14:paraId="42F9C2F0" w14:textId="77777777" w:rsidR="000A33A7" w:rsidRPr="00F30D78" w:rsidRDefault="000A33A7" w:rsidP="000A33A7">
      <w:pPr>
        <w:rPr>
          <w:b/>
          <w:bCs/>
        </w:rPr>
      </w:pPr>
      <w:r w:rsidRPr="00F30D78">
        <w:rPr>
          <w:b/>
          <w:bCs/>
        </w:rPr>
        <w:t xml:space="preserve">Observation 3. The outcome of RSSI measurement of NR-U UL transmission with interlace structure is the same as wideband measurement even if measurement is done with SSB bandwidth (20 PRBs) since SSB bandwidth catches an integer number of clusters in both 15 and 30 kHz SCS.   </w:t>
      </w:r>
    </w:p>
    <w:p w14:paraId="71A4CE6A" w14:textId="0F13C4DC" w:rsidR="000A33A7" w:rsidRDefault="000A33A7" w:rsidP="000A33A7">
      <w:pPr>
        <w:rPr>
          <w:b/>
          <w:bCs/>
        </w:rPr>
      </w:pPr>
      <w:r w:rsidRPr="00842335">
        <w:rPr>
          <w:b/>
          <w:bCs/>
        </w:rPr>
        <w:t xml:space="preserve">Proposal 1. RAN4 to define RSSI measurement accuracy requirements based on </w:t>
      </w:r>
      <w:r>
        <w:rPr>
          <w:b/>
          <w:bCs/>
        </w:rPr>
        <w:t>SSB BW.</w:t>
      </w:r>
      <w:r w:rsidRPr="00842335">
        <w:rPr>
          <w:b/>
          <w:bCs/>
        </w:rPr>
        <w:t xml:space="preserve"> </w:t>
      </w:r>
    </w:p>
    <w:p w14:paraId="6FFA136F" w14:textId="77777777" w:rsidR="000A33A7" w:rsidRPr="00BC3E67" w:rsidRDefault="000A33A7" w:rsidP="000A33A7">
      <w:pPr>
        <w:rPr>
          <w:b/>
          <w:bCs/>
        </w:rPr>
      </w:pPr>
      <w:r w:rsidRPr="00BC3E67">
        <w:rPr>
          <w:b/>
          <w:bCs/>
        </w:rPr>
        <w:t xml:space="preserve">Proposal </w:t>
      </w:r>
      <w:r>
        <w:rPr>
          <w:b/>
          <w:bCs/>
        </w:rPr>
        <w:t>2</w:t>
      </w:r>
      <w:r w:rsidRPr="00BC3E67">
        <w:rPr>
          <w:b/>
          <w:bCs/>
        </w:rPr>
        <w:t>. Maximum duration of RSSI measurement window to be capped to 5ms.</w:t>
      </w:r>
    </w:p>
    <w:p w14:paraId="0902D4A3" w14:textId="77777777" w:rsidR="000A33A7" w:rsidRDefault="000A33A7" w:rsidP="000A33A7">
      <w:pPr>
        <w:rPr>
          <w:b/>
          <w:bCs/>
        </w:rPr>
      </w:pPr>
      <w:r w:rsidRPr="00071CFE">
        <w:rPr>
          <w:b/>
          <w:bCs/>
        </w:rPr>
        <w:t>Observation 4. Configuring the measurement frequency resources in subband unit is more flexible than units of MHz as it allows NW to configure RSSI measurements even in non-contiguous portions of the BWP.</w:t>
      </w:r>
    </w:p>
    <w:p w14:paraId="4CA424D7" w14:textId="77777777" w:rsidR="000A33A7" w:rsidRPr="00071CFE" w:rsidRDefault="000A33A7" w:rsidP="000A33A7">
      <w:pPr>
        <w:rPr>
          <w:b/>
          <w:bCs/>
        </w:rPr>
      </w:pPr>
      <w:r w:rsidRPr="00071CFE">
        <w:rPr>
          <w:b/>
          <w:bCs/>
        </w:rPr>
        <w:t xml:space="preserve">Proposal </w:t>
      </w:r>
      <w:r>
        <w:rPr>
          <w:b/>
          <w:bCs/>
        </w:rPr>
        <w:t>3</w:t>
      </w:r>
      <w:r w:rsidRPr="00071CFE">
        <w:rPr>
          <w:b/>
          <w:bCs/>
        </w:rPr>
        <w:t>. RSSI measurement frequency resources to be in subband unit.</w:t>
      </w:r>
    </w:p>
    <w:p w14:paraId="68441378" w14:textId="6367DCA0" w:rsidR="00575847" w:rsidRPr="00575847" w:rsidRDefault="00575847" w:rsidP="00575847">
      <w:pPr>
        <w:rPr>
          <w:b/>
          <w:bCs/>
        </w:rPr>
      </w:pPr>
      <w:r w:rsidRPr="00B0437C">
        <w:rPr>
          <w:b/>
        </w:rPr>
        <w:t xml:space="preserve">Proposal </w:t>
      </w:r>
      <w:r w:rsidR="000A33A7">
        <w:rPr>
          <w:b/>
        </w:rPr>
        <w:t>4</w:t>
      </w:r>
      <w:r w:rsidRPr="00B0437C">
        <w:rPr>
          <w:b/>
        </w:rPr>
        <w:t>.</w:t>
      </w:r>
      <w:r>
        <w:t xml:space="preserve"> </w:t>
      </w:r>
      <w:r>
        <w:rPr>
          <w:b/>
          <w:bCs/>
        </w:rPr>
        <w:t>If the UE is configured to measure RSSI and CO for multiple subbands in the configured BWP, it performs measurements serially, i.e., one subband per RMTC.</w:t>
      </w:r>
    </w:p>
    <w:p w14:paraId="17C8EDD8" w14:textId="77777777" w:rsidR="000A33A7" w:rsidRDefault="000A33A7" w:rsidP="000A33A7">
      <w:pPr>
        <w:rPr>
          <w:b/>
          <w:bCs/>
          <w:lang w:val="en-US"/>
        </w:rPr>
      </w:pPr>
      <w:r w:rsidRPr="00751E27">
        <w:rPr>
          <w:b/>
          <w:bCs/>
          <w:lang w:val="en-US"/>
        </w:rPr>
        <w:t xml:space="preserve">Proposal 5. RAN4 to define per subband reporting of RSSI at least for UEs capable of wideband operation. </w:t>
      </w:r>
    </w:p>
    <w:p w14:paraId="017DFB57" w14:textId="77777777" w:rsidR="000A33A7" w:rsidRPr="000A33A7" w:rsidRDefault="000A33A7" w:rsidP="000A33A7">
      <w:pPr>
        <w:rPr>
          <w:b/>
          <w:bCs/>
          <w:lang w:val="en-US"/>
        </w:rPr>
      </w:pPr>
      <w:r w:rsidRPr="000A33A7">
        <w:rPr>
          <w:b/>
          <w:bCs/>
          <w:lang w:val="en-US"/>
        </w:rPr>
        <w:t xml:space="preserve">Proposal 6. When UE is capable of wideband operation, each RSSI reporting criterion corresponds to one RSSI measurement per each subband. </w:t>
      </w:r>
    </w:p>
    <w:p w14:paraId="0C633F9D" w14:textId="77777777" w:rsidR="00797CE5" w:rsidRDefault="00797CE5" w:rsidP="006050F7">
      <w:pPr>
        <w:pStyle w:val="Heading1"/>
        <w:numPr>
          <w:ilvl w:val="0"/>
          <w:numId w:val="0"/>
        </w:numPr>
        <w:rPr>
          <w:lang w:val="en-US"/>
        </w:rPr>
      </w:pPr>
      <w:r>
        <w:rPr>
          <w:lang w:val="en-US"/>
        </w:rPr>
        <w:t>References</w:t>
      </w:r>
    </w:p>
    <w:p w14:paraId="7B142946" w14:textId="5FD3B916" w:rsidR="00BF31AD" w:rsidRDefault="00913818" w:rsidP="00797CE5">
      <w:pPr>
        <w:rPr>
          <w:lang w:val="en-US"/>
        </w:rPr>
      </w:pPr>
      <w:r>
        <w:rPr>
          <w:lang w:val="en-US"/>
        </w:rPr>
        <w:t>[1] R4-1910551</w:t>
      </w:r>
    </w:p>
    <w:p w14:paraId="58707727" w14:textId="2D67932B" w:rsidR="00913818" w:rsidRDefault="00913818" w:rsidP="00797CE5">
      <w:pPr>
        <w:rPr>
          <w:lang w:val="en-US"/>
        </w:rPr>
      </w:pPr>
      <w:r>
        <w:rPr>
          <w:lang w:val="en-US"/>
        </w:rPr>
        <w:t>[2] R4-1910573</w:t>
      </w:r>
    </w:p>
    <w:p w14:paraId="79859B3B" w14:textId="509D5CBA" w:rsidR="00A265B5" w:rsidRDefault="00A265B5" w:rsidP="00797CE5">
      <w:pPr>
        <w:rPr>
          <w:lang w:val="en-US"/>
        </w:rPr>
      </w:pPr>
      <w:r>
        <w:rPr>
          <w:lang w:val="en-US"/>
        </w:rPr>
        <w:t>[3] R4-1908494</w:t>
      </w:r>
    </w:p>
    <w:p w14:paraId="3FFB2569" w14:textId="05E2740A" w:rsidR="00FF0BFE" w:rsidRDefault="00FF0BFE" w:rsidP="00797CE5">
      <w:pPr>
        <w:rPr>
          <w:lang w:val="en-US"/>
        </w:rPr>
      </w:pPr>
      <w:r>
        <w:rPr>
          <w:lang w:val="en-US"/>
        </w:rPr>
        <w:t>[4] R4-1909220</w:t>
      </w:r>
    </w:p>
    <w:p w14:paraId="5B8A68CA" w14:textId="481328C4" w:rsidR="00566B94" w:rsidRDefault="00566B94" w:rsidP="00797CE5">
      <w:pPr>
        <w:rPr>
          <w:lang w:val="en-US"/>
        </w:rPr>
      </w:pPr>
      <w:r>
        <w:rPr>
          <w:lang w:val="en-US"/>
        </w:rPr>
        <w:lastRenderedPageBreak/>
        <w:t>[5] ETSI EN 301 893</w:t>
      </w:r>
    </w:p>
    <w:p w14:paraId="220FC910" w14:textId="6AE89DD1" w:rsidR="00410940" w:rsidRDefault="00410940" w:rsidP="00797CE5">
      <w:pPr>
        <w:rPr>
          <w:lang w:val="en-US"/>
        </w:rPr>
      </w:pPr>
      <w:r>
        <w:rPr>
          <w:lang w:val="en-US"/>
        </w:rPr>
        <w:t>[6] R4-1909464</w:t>
      </w:r>
    </w:p>
    <w:p w14:paraId="78FB4698" w14:textId="198E735E" w:rsidR="00340748" w:rsidRDefault="00340748" w:rsidP="00797CE5">
      <w:pPr>
        <w:rPr>
          <w:lang w:val="en-US"/>
        </w:rPr>
      </w:pPr>
      <w:r>
        <w:rPr>
          <w:lang w:val="en-US"/>
        </w:rPr>
        <w:t>[7] RP-191360</w:t>
      </w:r>
    </w:p>
    <w:p w14:paraId="08EC9CB1" w14:textId="3E556E81" w:rsidR="00DA6877" w:rsidRDefault="00DA6877" w:rsidP="00797CE5">
      <w:pPr>
        <w:rPr>
          <w:lang w:val="en-US"/>
        </w:rPr>
      </w:pPr>
      <w:r>
        <w:rPr>
          <w:lang w:val="en-US"/>
        </w:rPr>
        <w:t>[8] RP-191361</w:t>
      </w:r>
    </w:p>
    <w:p w14:paraId="6E7D2C58" w14:textId="64863236" w:rsidR="00384AFA" w:rsidRDefault="00384AFA" w:rsidP="00797CE5">
      <w:pPr>
        <w:rPr>
          <w:lang w:val="en-US"/>
        </w:rPr>
      </w:pPr>
      <w:r>
        <w:rPr>
          <w:lang w:val="en-US"/>
        </w:rPr>
        <w:t>[9] R4-1912851</w:t>
      </w:r>
    </w:p>
    <w:p w14:paraId="0B413B01" w14:textId="2B6C6975" w:rsidR="00C350FA" w:rsidRDefault="00C350FA" w:rsidP="00797CE5">
      <w:pPr>
        <w:rPr>
          <w:lang w:val="en-US"/>
        </w:rPr>
      </w:pPr>
      <w:r>
        <w:rPr>
          <w:lang w:val="en-US"/>
        </w:rPr>
        <w:t>[10] R4-1912359</w:t>
      </w:r>
    </w:p>
    <w:sectPr w:rsidR="00C350FA" w:rsidSect="00571A0A">
      <w:footerReference w:type="even" r:id="rId14"/>
      <w:footerReference w:type="defaul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0FC1B" w14:textId="77777777" w:rsidR="007312AF" w:rsidRDefault="007312AF">
      <w:r>
        <w:separator/>
      </w:r>
    </w:p>
  </w:endnote>
  <w:endnote w:type="continuationSeparator" w:id="0">
    <w:p w14:paraId="59D2DE20" w14:textId="77777777" w:rsidR="007312AF" w:rsidRDefault="00731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D920EB" w:rsidRDefault="00D920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D920EB" w:rsidRDefault="00D920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D920EB" w:rsidRDefault="00D920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D920EB" w:rsidRDefault="00D920E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17106" w14:textId="77777777" w:rsidR="007312AF" w:rsidRDefault="007312AF">
      <w:r>
        <w:separator/>
      </w:r>
    </w:p>
  </w:footnote>
  <w:footnote w:type="continuationSeparator" w:id="0">
    <w:p w14:paraId="2575F8CA" w14:textId="77777777" w:rsidR="007312AF" w:rsidRDefault="007312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2F228B7"/>
    <w:multiLevelType w:val="hybridMultilevel"/>
    <w:tmpl w:val="3C641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D5485"/>
    <w:multiLevelType w:val="hybridMultilevel"/>
    <w:tmpl w:val="64E0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2401"/>
    <w:multiLevelType w:val="hybridMultilevel"/>
    <w:tmpl w:val="DD7EA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1D3ED7"/>
    <w:multiLevelType w:val="hybridMultilevel"/>
    <w:tmpl w:val="0D7A651E"/>
    <w:lvl w:ilvl="0" w:tplc="C1B6EBEC">
      <w:start w:val="1"/>
      <w:numFmt w:val="bullet"/>
      <w:lvlText w:val="•"/>
      <w:lvlJc w:val="left"/>
      <w:pPr>
        <w:tabs>
          <w:tab w:val="num" w:pos="360"/>
        </w:tabs>
        <w:ind w:left="360" w:hanging="360"/>
      </w:pPr>
      <w:rPr>
        <w:rFonts w:ascii="Arial" w:hAnsi="Arial" w:hint="default"/>
      </w:rPr>
    </w:lvl>
    <w:lvl w:ilvl="1" w:tplc="560EBCB4">
      <w:start w:val="155"/>
      <w:numFmt w:val="bullet"/>
      <w:lvlText w:val="•"/>
      <w:lvlJc w:val="left"/>
      <w:pPr>
        <w:tabs>
          <w:tab w:val="num" w:pos="1080"/>
        </w:tabs>
        <w:ind w:left="1080" w:hanging="360"/>
      </w:pPr>
      <w:rPr>
        <w:rFonts w:ascii="Arial" w:hAnsi="Arial" w:hint="default"/>
      </w:rPr>
    </w:lvl>
    <w:lvl w:ilvl="2" w:tplc="D3FE565A" w:tentative="1">
      <w:start w:val="1"/>
      <w:numFmt w:val="bullet"/>
      <w:lvlText w:val="•"/>
      <w:lvlJc w:val="left"/>
      <w:pPr>
        <w:tabs>
          <w:tab w:val="num" w:pos="1800"/>
        </w:tabs>
        <w:ind w:left="1800" w:hanging="360"/>
      </w:pPr>
      <w:rPr>
        <w:rFonts w:ascii="Arial" w:hAnsi="Arial" w:hint="default"/>
      </w:rPr>
    </w:lvl>
    <w:lvl w:ilvl="3" w:tplc="41746338" w:tentative="1">
      <w:start w:val="1"/>
      <w:numFmt w:val="bullet"/>
      <w:lvlText w:val="•"/>
      <w:lvlJc w:val="left"/>
      <w:pPr>
        <w:tabs>
          <w:tab w:val="num" w:pos="2520"/>
        </w:tabs>
        <w:ind w:left="2520" w:hanging="360"/>
      </w:pPr>
      <w:rPr>
        <w:rFonts w:ascii="Arial" w:hAnsi="Arial" w:hint="default"/>
      </w:rPr>
    </w:lvl>
    <w:lvl w:ilvl="4" w:tplc="E04C4E9A" w:tentative="1">
      <w:start w:val="1"/>
      <w:numFmt w:val="bullet"/>
      <w:lvlText w:val="•"/>
      <w:lvlJc w:val="left"/>
      <w:pPr>
        <w:tabs>
          <w:tab w:val="num" w:pos="3240"/>
        </w:tabs>
        <w:ind w:left="3240" w:hanging="360"/>
      </w:pPr>
      <w:rPr>
        <w:rFonts w:ascii="Arial" w:hAnsi="Arial" w:hint="default"/>
      </w:rPr>
    </w:lvl>
    <w:lvl w:ilvl="5" w:tplc="CEA40B12" w:tentative="1">
      <w:start w:val="1"/>
      <w:numFmt w:val="bullet"/>
      <w:lvlText w:val="•"/>
      <w:lvlJc w:val="left"/>
      <w:pPr>
        <w:tabs>
          <w:tab w:val="num" w:pos="3960"/>
        </w:tabs>
        <w:ind w:left="3960" w:hanging="360"/>
      </w:pPr>
      <w:rPr>
        <w:rFonts w:ascii="Arial" w:hAnsi="Arial" w:hint="default"/>
      </w:rPr>
    </w:lvl>
    <w:lvl w:ilvl="6" w:tplc="035636BA" w:tentative="1">
      <w:start w:val="1"/>
      <w:numFmt w:val="bullet"/>
      <w:lvlText w:val="•"/>
      <w:lvlJc w:val="left"/>
      <w:pPr>
        <w:tabs>
          <w:tab w:val="num" w:pos="4680"/>
        </w:tabs>
        <w:ind w:left="4680" w:hanging="360"/>
      </w:pPr>
      <w:rPr>
        <w:rFonts w:ascii="Arial" w:hAnsi="Arial" w:hint="default"/>
      </w:rPr>
    </w:lvl>
    <w:lvl w:ilvl="7" w:tplc="DF147B5A" w:tentative="1">
      <w:start w:val="1"/>
      <w:numFmt w:val="bullet"/>
      <w:lvlText w:val="•"/>
      <w:lvlJc w:val="left"/>
      <w:pPr>
        <w:tabs>
          <w:tab w:val="num" w:pos="5400"/>
        </w:tabs>
        <w:ind w:left="5400" w:hanging="360"/>
      </w:pPr>
      <w:rPr>
        <w:rFonts w:ascii="Arial" w:hAnsi="Arial" w:hint="default"/>
      </w:rPr>
    </w:lvl>
    <w:lvl w:ilvl="8" w:tplc="B39011D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06629B"/>
    <w:multiLevelType w:val="hybridMultilevel"/>
    <w:tmpl w:val="583EC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802D60"/>
    <w:multiLevelType w:val="hybridMultilevel"/>
    <w:tmpl w:val="D110D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7" w15:restartNumberingAfterBreak="0">
    <w:nsid w:val="46683AF6"/>
    <w:multiLevelType w:val="hybridMultilevel"/>
    <w:tmpl w:val="73ECB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7C12D4"/>
    <w:multiLevelType w:val="hybridMultilevel"/>
    <w:tmpl w:val="1CB24986"/>
    <w:lvl w:ilvl="0" w:tplc="F5DEE8B4">
      <w:start w:val="1"/>
      <w:numFmt w:val="bullet"/>
      <w:lvlText w:val="•"/>
      <w:lvlJc w:val="left"/>
      <w:pPr>
        <w:tabs>
          <w:tab w:val="num" w:pos="360"/>
        </w:tabs>
        <w:ind w:left="360" w:hanging="360"/>
      </w:pPr>
      <w:rPr>
        <w:rFonts w:ascii="Arial" w:hAnsi="Arial" w:hint="default"/>
      </w:rPr>
    </w:lvl>
    <w:lvl w:ilvl="1" w:tplc="BF325BE8" w:tentative="1">
      <w:start w:val="1"/>
      <w:numFmt w:val="bullet"/>
      <w:lvlText w:val="•"/>
      <w:lvlJc w:val="left"/>
      <w:pPr>
        <w:tabs>
          <w:tab w:val="num" w:pos="1080"/>
        </w:tabs>
        <w:ind w:left="1080" w:hanging="360"/>
      </w:pPr>
      <w:rPr>
        <w:rFonts w:ascii="Arial" w:hAnsi="Arial" w:hint="default"/>
      </w:rPr>
    </w:lvl>
    <w:lvl w:ilvl="2" w:tplc="26D87DD2" w:tentative="1">
      <w:start w:val="1"/>
      <w:numFmt w:val="bullet"/>
      <w:lvlText w:val="•"/>
      <w:lvlJc w:val="left"/>
      <w:pPr>
        <w:tabs>
          <w:tab w:val="num" w:pos="1800"/>
        </w:tabs>
        <w:ind w:left="1800" w:hanging="360"/>
      </w:pPr>
      <w:rPr>
        <w:rFonts w:ascii="Arial" w:hAnsi="Arial" w:hint="default"/>
      </w:rPr>
    </w:lvl>
    <w:lvl w:ilvl="3" w:tplc="5C2A171A" w:tentative="1">
      <w:start w:val="1"/>
      <w:numFmt w:val="bullet"/>
      <w:lvlText w:val="•"/>
      <w:lvlJc w:val="left"/>
      <w:pPr>
        <w:tabs>
          <w:tab w:val="num" w:pos="2520"/>
        </w:tabs>
        <w:ind w:left="2520" w:hanging="360"/>
      </w:pPr>
      <w:rPr>
        <w:rFonts w:ascii="Arial" w:hAnsi="Arial" w:hint="default"/>
      </w:rPr>
    </w:lvl>
    <w:lvl w:ilvl="4" w:tplc="7F240542" w:tentative="1">
      <w:start w:val="1"/>
      <w:numFmt w:val="bullet"/>
      <w:lvlText w:val="•"/>
      <w:lvlJc w:val="left"/>
      <w:pPr>
        <w:tabs>
          <w:tab w:val="num" w:pos="3240"/>
        </w:tabs>
        <w:ind w:left="3240" w:hanging="360"/>
      </w:pPr>
      <w:rPr>
        <w:rFonts w:ascii="Arial" w:hAnsi="Arial" w:hint="default"/>
      </w:rPr>
    </w:lvl>
    <w:lvl w:ilvl="5" w:tplc="14D0E474" w:tentative="1">
      <w:start w:val="1"/>
      <w:numFmt w:val="bullet"/>
      <w:lvlText w:val="•"/>
      <w:lvlJc w:val="left"/>
      <w:pPr>
        <w:tabs>
          <w:tab w:val="num" w:pos="3960"/>
        </w:tabs>
        <w:ind w:left="3960" w:hanging="360"/>
      </w:pPr>
      <w:rPr>
        <w:rFonts w:ascii="Arial" w:hAnsi="Arial" w:hint="default"/>
      </w:rPr>
    </w:lvl>
    <w:lvl w:ilvl="6" w:tplc="F6F6F84E" w:tentative="1">
      <w:start w:val="1"/>
      <w:numFmt w:val="bullet"/>
      <w:lvlText w:val="•"/>
      <w:lvlJc w:val="left"/>
      <w:pPr>
        <w:tabs>
          <w:tab w:val="num" w:pos="4680"/>
        </w:tabs>
        <w:ind w:left="4680" w:hanging="360"/>
      </w:pPr>
      <w:rPr>
        <w:rFonts w:ascii="Arial" w:hAnsi="Arial" w:hint="default"/>
      </w:rPr>
    </w:lvl>
    <w:lvl w:ilvl="7" w:tplc="80AA7B12" w:tentative="1">
      <w:start w:val="1"/>
      <w:numFmt w:val="bullet"/>
      <w:lvlText w:val="•"/>
      <w:lvlJc w:val="left"/>
      <w:pPr>
        <w:tabs>
          <w:tab w:val="num" w:pos="5400"/>
        </w:tabs>
        <w:ind w:left="5400" w:hanging="360"/>
      </w:pPr>
      <w:rPr>
        <w:rFonts w:ascii="Arial" w:hAnsi="Arial" w:hint="default"/>
      </w:rPr>
    </w:lvl>
    <w:lvl w:ilvl="8" w:tplc="E896893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513563"/>
    <w:multiLevelType w:val="hybridMultilevel"/>
    <w:tmpl w:val="B4FE296A"/>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539673EE"/>
    <w:multiLevelType w:val="hybridMultilevel"/>
    <w:tmpl w:val="AA2A83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0C1F2E"/>
    <w:multiLevelType w:val="hybridMultilevel"/>
    <w:tmpl w:val="D5F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41"/>
  </w:num>
  <w:num w:numId="3">
    <w:abstractNumId w:val="43"/>
  </w:num>
  <w:num w:numId="4">
    <w:abstractNumId w:val="1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6"/>
  </w:num>
  <w:num w:numId="8">
    <w:abstractNumId w:val="13"/>
  </w:num>
  <w:num w:numId="9">
    <w:abstractNumId w:val="30"/>
  </w:num>
  <w:num w:numId="10">
    <w:abstractNumId w:val="7"/>
  </w:num>
  <w:num w:numId="11">
    <w:abstractNumId w:val="24"/>
  </w:num>
  <w:num w:numId="12">
    <w:abstractNumId w:val="12"/>
  </w:num>
  <w:num w:numId="13">
    <w:abstractNumId w:val="21"/>
  </w:num>
  <w:num w:numId="14">
    <w:abstractNumId w:val="3"/>
  </w:num>
  <w:num w:numId="15">
    <w:abstractNumId w:val="45"/>
  </w:num>
  <w:num w:numId="16">
    <w:abstractNumId w:val="36"/>
  </w:num>
  <w:num w:numId="17">
    <w:abstractNumId w:val="14"/>
  </w:num>
  <w:num w:numId="18">
    <w:abstractNumId w:val="44"/>
  </w:num>
  <w:num w:numId="19">
    <w:abstractNumId w:val="35"/>
  </w:num>
  <w:num w:numId="20">
    <w:abstractNumId w:val="20"/>
  </w:num>
  <w:num w:numId="21">
    <w:abstractNumId w:val="37"/>
  </w:num>
  <w:num w:numId="22">
    <w:abstractNumId w:val="34"/>
  </w:num>
  <w:num w:numId="23">
    <w:abstractNumId w:val="9"/>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8"/>
  </w:num>
  <w:num w:numId="26">
    <w:abstractNumId w:val="42"/>
  </w:num>
  <w:num w:numId="27">
    <w:abstractNumId w:val="10"/>
  </w:num>
  <w:num w:numId="28">
    <w:abstractNumId w:val="39"/>
  </w:num>
  <w:num w:numId="29">
    <w:abstractNumId w:val="25"/>
  </w:num>
  <w:num w:numId="30">
    <w:abstractNumId w:val="19"/>
  </w:num>
  <w:num w:numId="31">
    <w:abstractNumId w:val="33"/>
  </w:num>
  <w:num w:numId="32">
    <w:abstractNumId w:val="15"/>
  </w:num>
  <w:num w:numId="33">
    <w:abstractNumId w:val="4"/>
  </w:num>
  <w:num w:numId="34">
    <w:abstractNumId w:val="18"/>
  </w:num>
  <w:num w:numId="35">
    <w:abstractNumId w:val="2"/>
  </w:num>
  <w:num w:numId="36">
    <w:abstractNumId w:val="27"/>
  </w:num>
  <w:num w:numId="37">
    <w:abstractNumId w:val="32"/>
  </w:num>
  <w:num w:numId="38">
    <w:abstractNumId w:val="11"/>
  </w:num>
  <w:num w:numId="39">
    <w:abstractNumId w:val="31"/>
  </w:num>
  <w:num w:numId="40">
    <w:abstractNumId w:val="23"/>
  </w:num>
  <w:num w:numId="41">
    <w:abstractNumId w:val="5"/>
  </w:num>
  <w:num w:numId="42">
    <w:abstractNumId w:val="22"/>
  </w:num>
  <w:num w:numId="43">
    <w:abstractNumId w:val="40"/>
  </w:num>
  <w:num w:numId="44">
    <w:abstractNumId w:val="8"/>
  </w:num>
  <w:num w:numId="45">
    <w:abstractNumId w:val="28"/>
  </w:num>
  <w:num w:numId="46">
    <w:abstractNumId w:val="29"/>
  </w:num>
  <w:num w:numId="4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9B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1CFE"/>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A2E"/>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3A7"/>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50F"/>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552"/>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0B"/>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687"/>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3FF0"/>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357"/>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4E"/>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6D1"/>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4A"/>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0DF5"/>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8B4"/>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2F7F7C"/>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113"/>
    <w:rsid w:val="00337613"/>
    <w:rsid w:val="00337A5E"/>
    <w:rsid w:val="00337D04"/>
    <w:rsid w:val="003401DA"/>
    <w:rsid w:val="00340208"/>
    <w:rsid w:val="00340426"/>
    <w:rsid w:val="00340748"/>
    <w:rsid w:val="00340B5E"/>
    <w:rsid w:val="00340D7A"/>
    <w:rsid w:val="0034157C"/>
    <w:rsid w:val="00341852"/>
    <w:rsid w:val="00341FE5"/>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1A"/>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2BF"/>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143"/>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AFA"/>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49A3"/>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940"/>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088"/>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780"/>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AD4"/>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60C"/>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1EC3"/>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B94"/>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7"/>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BE"/>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4D90"/>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B59"/>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685"/>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55"/>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2AF"/>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9BC"/>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1E27"/>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B32"/>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E3B"/>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57E"/>
    <w:rsid w:val="00821835"/>
    <w:rsid w:val="00821A04"/>
    <w:rsid w:val="00821A83"/>
    <w:rsid w:val="00821C3F"/>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335"/>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29B"/>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818"/>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5E0F"/>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6EA0"/>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81"/>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5EE"/>
    <w:rsid w:val="009828ED"/>
    <w:rsid w:val="00982A53"/>
    <w:rsid w:val="00982A59"/>
    <w:rsid w:val="00982B6C"/>
    <w:rsid w:val="00982EA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5A9"/>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5F3B"/>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3F35"/>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5B5"/>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A75"/>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8BF"/>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A7B"/>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2EE"/>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CEE"/>
    <w:rsid w:val="00B90FDA"/>
    <w:rsid w:val="00B90FFF"/>
    <w:rsid w:val="00B910E8"/>
    <w:rsid w:val="00B91115"/>
    <w:rsid w:val="00B91378"/>
    <w:rsid w:val="00B915BF"/>
    <w:rsid w:val="00B919BA"/>
    <w:rsid w:val="00B92007"/>
    <w:rsid w:val="00B92015"/>
    <w:rsid w:val="00B922D7"/>
    <w:rsid w:val="00B92357"/>
    <w:rsid w:val="00B9235C"/>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3E67"/>
    <w:rsid w:val="00BC412B"/>
    <w:rsid w:val="00BC4194"/>
    <w:rsid w:val="00BC4326"/>
    <w:rsid w:val="00BC4FC2"/>
    <w:rsid w:val="00BC5182"/>
    <w:rsid w:val="00BC54FB"/>
    <w:rsid w:val="00BC5B9A"/>
    <w:rsid w:val="00BC5C97"/>
    <w:rsid w:val="00BC625D"/>
    <w:rsid w:val="00BC655A"/>
    <w:rsid w:val="00BC6617"/>
    <w:rsid w:val="00BC66FC"/>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416"/>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0FA"/>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330"/>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C97"/>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9C6"/>
    <w:rsid w:val="00D46E75"/>
    <w:rsid w:val="00D47564"/>
    <w:rsid w:val="00D47C86"/>
    <w:rsid w:val="00D47F09"/>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0EB"/>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7CE"/>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877"/>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458"/>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9D7"/>
    <w:rsid w:val="00DE2A5B"/>
    <w:rsid w:val="00DE3B48"/>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AAC"/>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6FAB"/>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A24"/>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78"/>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42D"/>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23"/>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3DCA"/>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BFE"/>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ind w:left="31680"/>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ind w:left="31680"/>
      <w:outlineLvl w:val="6"/>
    </w:pPr>
  </w:style>
  <w:style w:type="paragraph" w:styleId="Heading8">
    <w:name w:val="heading 8"/>
    <w:basedOn w:val="Heading1"/>
    <w:next w:val="Normal"/>
    <w:link w:val="Heading8Char"/>
    <w:qFormat/>
    <w:pPr>
      <w:numPr>
        <w:ilvl w:val="7"/>
      </w:numPr>
      <w:ind w:left="31680"/>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中等深浅网格 1 - 着色 21,—ño’i—Ž,列表段落,列表段落1,¥¡¡¡¡ì¬º¥¹¥È¶ÎÂä,ÁÐ³ö¶ÎÂä,¥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aliases w:val="- Bullets Char,목록 단락 Char,リスト段落 Char,列出段落 Char,?? ?? Char,????? Char,???? Char,Lista1 Char,中等深浅网格 1 - 着色 21 Char,—ño’i—Ž Char,列表段落 Char,列表段落1 Char,¥¡¡¡¡ì¬º¥¹¥È¶ÎÂä Char,ÁÐ³ö¶ÎÂä Char,¥ê¥¹¥È¶ÎÂä Char,Lettre d'introduction Char"/>
    <w:basedOn w:val="DefaultParagraphFont"/>
    <w:link w:val="ListParagraph"/>
    <w:uiPriority w:val="34"/>
    <w:locked/>
    <w:rsid w:val="00384AFA"/>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17203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384441">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58331">
      <w:bodyDiv w:val="1"/>
      <w:marLeft w:val="0"/>
      <w:marRight w:val="0"/>
      <w:marTop w:val="0"/>
      <w:marBottom w:val="0"/>
      <w:divBdr>
        <w:top w:val="none" w:sz="0" w:space="0" w:color="auto"/>
        <w:left w:val="none" w:sz="0" w:space="0" w:color="auto"/>
        <w:bottom w:val="none" w:sz="0" w:space="0" w:color="auto"/>
        <w:right w:val="none" w:sz="0" w:space="0" w:color="auto"/>
      </w:divBdr>
      <w:divsChild>
        <w:div w:id="1599872081">
          <w:marLeft w:val="274"/>
          <w:marRight w:val="0"/>
          <w:marTop w:val="240"/>
          <w:marBottom w:val="0"/>
          <w:divBdr>
            <w:top w:val="none" w:sz="0" w:space="0" w:color="auto"/>
            <w:left w:val="none" w:sz="0" w:space="0" w:color="auto"/>
            <w:bottom w:val="none" w:sz="0" w:space="0" w:color="auto"/>
            <w:right w:val="none" w:sz="0" w:space="0" w:color="auto"/>
          </w:divBdr>
        </w:div>
        <w:div w:id="630331979">
          <w:marLeft w:val="274"/>
          <w:marRight w:val="0"/>
          <w:marTop w:val="240"/>
          <w:marBottom w:val="0"/>
          <w:divBdr>
            <w:top w:val="none" w:sz="0" w:space="0" w:color="auto"/>
            <w:left w:val="none" w:sz="0" w:space="0" w:color="auto"/>
            <w:bottom w:val="none" w:sz="0" w:space="0" w:color="auto"/>
            <w:right w:val="none" w:sz="0" w:space="0" w:color="auto"/>
          </w:divBdr>
        </w:div>
        <w:div w:id="2013222367">
          <w:marLeft w:val="274"/>
          <w:marRight w:val="0"/>
          <w:marTop w:val="24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35706714">
      <w:bodyDiv w:val="1"/>
      <w:marLeft w:val="0"/>
      <w:marRight w:val="0"/>
      <w:marTop w:val="0"/>
      <w:marBottom w:val="0"/>
      <w:divBdr>
        <w:top w:val="none" w:sz="0" w:space="0" w:color="auto"/>
        <w:left w:val="none" w:sz="0" w:space="0" w:color="auto"/>
        <w:bottom w:val="none" w:sz="0" w:space="0" w:color="auto"/>
        <w:right w:val="none" w:sz="0" w:space="0" w:color="auto"/>
      </w:divBdr>
      <w:divsChild>
        <w:div w:id="1013723370">
          <w:marLeft w:val="360"/>
          <w:marRight w:val="0"/>
          <w:marTop w:val="200"/>
          <w:marBottom w:val="0"/>
          <w:divBdr>
            <w:top w:val="none" w:sz="0" w:space="0" w:color="auto"/>
            <w:left w:val="none" w:sz="0" w:space="0" w:color="auto"/>
            <w:bottom w:val="none" w:sz="0" w:space="0" w:color="auto"/>
            <w:right w:val="none" w:sz="0" w:space="0" w:color="auto"/>
          </w:divBdr>
        </w:div>
        <w:div w:id="686253072">
          <w:marLeft w:val="1080"/>
          <w:marRight w:val="0"/>
          <w:marTop w:val="100"/>
          <w:marBottom w:val="0"/>
          <w:divBdr>
            <w:top w:val="none" w:sz="0" w:space="0" w:color="auto"/>
            <w:left w:val="none" w:sz="0" w:space="0" w:color="auto"/>
            <w:bottom w:val="none" w:sz="0" w:space="0" w:color="auto"/>
            <w:right w:val="none" w:sz="0" w:space="0" w:color="auto"/>
          </w:divBdr>
        </w:div>
        <w:div w:id="828785384">
          <w:marLeft w:val="1080"/>
          <w:marRight w:val="0"/>
          <w:marTop w:val="100"/>
          <w:marBottom w:val="0"/>
          <w:divBdr>
            <w:top w:val="none" w:sz="0" w:space="0" w:color="auto"/>
            <w:left w:val="none" w:sz="0" w:space="0" w:color="auto"/>
            <w:bottom w:val="none" w:sz="0" w:space="0" w:color="auto"/>
            <w:right w:val="none" w:sz="0" w:space="0" w:color="auto"/>
          </w:divBdr>
        </w:div>
        <w:div w:id="147502462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7B858-0A13-46F5-9C99-2516B347F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1020</TotalTime>
  <Pages>9</Pages>
  <Words>2532</Words>
  <Characters>14438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14</cp:revision>
  <cp:lastPrinted>2009-04-22T21:01:00Z</cp:lastPrinted>
  <dcterms:created xsi:type="dcterms:W3CDTF">2019-10-24T21:44:00Z</dcterms:created>
  <dcterms:modified xsi:type="dcterms:W3CDTF">2019-11-08T19:41:00Z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